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09D1B" w14:textId="1537A127" w:rsidR="001D25C3" w:rsidRPr="00967CFB" w:rsidRDefault="001D25C3" w:rsidP="66F3B5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</w:rPr>
      </w:pPr>
      <w:r w:rsidRPr="4CB3AB3C">
        <w:rPr>
          <w:rFonts w:ascii="Arial" w:hAnsi="Arial" w:cs="Arial"/>
          <w:b/>
          <w:bCs/>
          <w:sz w:val="28"/>
          <w:szCs w:val="28"/>
        </w:rPr>
        <w:t>3GPP TSG RAN WG1 #11</w:t>
      </w:r>
      <w:r w:rsidR="007E4BA1" w:rsidRPr="4CB3AB3C">
        <w:rPr>
          <w:rFonts w:ascii="Arial" w:hAnsi="Arial" w:cs="Arial"/>
          <w:b/>
          <w:bCs/>
          <w:sz w:val="28"/>
          <w:szCs w:val="28"/>
        </w:rPr>
        <w:t>4</w:t>
      </w:r>
      <w:r w:rsidR="002265DB" w:rsidRPr="4CB3AB3C">
        <w:rPr>
          <w:rFonts w:ascii="Arial" w:hAnsi="Arial" w:cs="Arial"/>
          <w:b/>
          <w:bCs/>
          <w:sz w:val="28"/>
          <w:szCs w:val="28"/>
        </w:rPr>
        <w:t>-bis</w:t>
      </w:r>
      <w:r>
        <w:tab/>
      </w:r>
      <w:r>
        <w:tab/>
      </w:r>
      <w:r>
        <w:tab/>
      </w:r>
      <w:r w:rsidR="79C575A1" w:rsidRPr="4CB3AB3C">
        <w:rPr>
          <w:rFonts w:ascii="Arial" w:hAnsi="Arial" w:cs="Arial"/>
          <w:b/>
          <w:bCs/>
          <w:sz w:val="28"/>
          <w:szCs w:val="28"/>
        </w:rPr>
        <w:t>R1-230</w:t>
      </w:r>
      <w:r w:rsidR="7C38FAC6" w:rsidRPr="4CB3AB3C">
        <w:rPr>
          <w:rFonts w:ascii="Arial" w:hAnsi="Arial" w:cs="Arial"/>
          <w:b/>
          <w:bCs/>
          <w:sz w:val="28"/>
          <w:szCs w:val="28"/>
        </w:rPr>
        <w:t>9877</w:t>
      </w:r>
    </w:p>
    <w:p w14:paraId="36580414" w14:textId="4DDBBC2C" w:rsidR="001D25C3" w:rsidRPr="009513AC" w:rsidRDefault="002265DB" w:rsidP="66F3B5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Xiamen, China</w:t>
      </w:r>
      <w:r w:rsidR="52A24CDB" w:rsidRPr="3743122F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="001D25C3" w:rsidRPr="3743122F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Pr="002265DB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– 13</w:t>
      </w:r>
      <w:r w:rsidRPr="002265DB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1D25C3" w:rsidRPr="3743122F">
        <w:rPr>
          <w:rFonts w:ascii="Arial" w:hAnsi="Arial" w:cs="Arial"/>
          <w:b/>
          <w:bCs/>
          <w:sz w:val="28"/>
          <w:szCs w:val="28"/>
        </w:rPr>
        <w:t>, 2023</w:t>
      </w:r>
    </w:p>
    <w:p w14:paraId="3178BA2B" w14:textId="77777777" w:rsidR="00D368AB" w:rsidRPr="001D25C3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1B86A7EA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Agenda </w:t>
      </w:r>
      <w:bookmarkStart w:id="0" w:name="_Int_1uGSzJcA"/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0"/>
      <w:r w:rsidR="002265DB">
        <w:rPr>
          <w:rFonts w:ascii="Arial" w:hAnsi="Arial"/>
          <w:b/>
          <w:kern w:val="0"/>
          <w:sz w:val="21"/>
          <w:szCs w:val="20"/>
          <w:lang w:eastAsia="en-US"/>
        </w:rPr>
        <w:t>8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</w:t>
      </w:r>
      <w:r w:rsidR="002265DB">
        <w:rPr>
          <w:rFonts w:ascii="Arial" w:hAnsi="Arial"/>
          <w:b/>
          <w:bCs/>
          <w:sz w:val="21"/>
          <w:szCs w:val="21"/>
          <w:lang w:eastAsia="en-US"/>
        </w:rPr>
        <w:t>4</w:t>
      </w:r>
      <w:r w:rsidR="292B4104" w:rsidRPr="06FE48EB">
        <w:rPr>
          <w:rFonts w:ascii="Arial" w:hAnsi="Arial"/>
          <w:b/>
          <w:bCs/>
          <w:sz w:val="21"/>
          <w:szCs w:val="21"/>
          <w:lang w:eastAsia="en-US"/>
        </w:rPr>
        <w:t>.1</w:t>
      </w:r>
    </w:p>
    <w:p w14:paraId="0D648949" w14:textId="77777777" w:rsidR="00936AB9" w:rsidRPr="00E24476" w:rsidRDefault="00936AB9" w:rsidP="440785C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bookmarkStart w:id="1" w:name="_Int_fUcgxMdg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bookmarkEnd w:id="1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NEC</w:t>
      </w:r>
    </w:p>
    <w:p w14:paraId="64F3604D" w14:textId="42DAA545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2B40A1">
        <w:rPr>
          <w:rFonts w:ascii="Arial" w:hAnsi="Arial"/>
          <w:b/>
          <w:bCs/>
          <w:sz w:val="21"/>
          <w:szCs w:val="21"/>
          <w:lang w:eastAsia="en-US"/>
        </w:rPr>
        <w:t>Maintenance</w:t>
      </w:r>
      <w:r w:rsidR="000F01B8">
        <w:rPr>
          <w:rFonts w:ascii="Arial" w:hAnsi="Arial"/>
          <w:b/>
          <w:bCs/>
          <w:sz w:val="21"/>
          <w:szCs w:val="21"/>
          <w:lang w:eastAsia="en-US"/>
        </w:rPr>
        <w:t xml:space="preserve"> o</w:t>
      </w:r>
      <w:r w:rsidR="002B40A1">
        <w:rPr>
          <w:rFonts w:ascii="Arial" w:hAnsi="Arial"/>
          <w:b/>
          <w:bCs/>
          <w:sz w:val="21"/>
          <w:szCs w:val="21"/>
          <w:lang w:eastAsia="en-US"/>
        </w:rPr>
        <w:t>n</w:t>
      </w:r>
      <w:r w:rsidR="000F01B8">
        <w:rPr>
          <w:rFonts w:ascii="Arial" w:hAnsi="Arial"/>
          <w:b/>
          <w:bCs/>
          <w:sz w:val="21"/>
          <w:szCs w:val="21"/>
          <w:lang w:eastAsia="en-US"/>
        </w:rPr>
        <w:t xml:space="preserve"> Rel-18 </w:t>
      </w:r>
      <w:proofErr w:type="spellStart"/>
      <w:r w:rsidR="000F01B8">
        <w:rPr>
          <w:rFonts w:ascii="Arial" w:hAnsi="Arial"/>
          <w:b/>
          <w:bCs/>
          <w:sz w:val="21"/>
          <w:szCs w:val="21"/>
          <w:lang w:eastAsia="en-US"/>
        </w:rPr>
        <w:t>RedCap</w:t>
      </w:r>
      <w:proofErr w:type="spellEnd"/>
      <w:r w:rsidR="000F01B8">
        <w:rPr>
          <w:rFonts w:ascii="Arial" w:hAnsi="Arial"/>
          <w:b/>
          <w:bCs/>
          <w:sz w:val="21"/>
          <w:szCs w:val="21"/>
          <w:lang w:eastAsia="en-US"/>
        </w:rPr>
        <w:t xml:space="preserve">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1"/>
        </w:rPr>
      </w:pPr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Document </w:t>
      </w:r>
      <w:bookmarkStart w:id="2" w:name="_Int_7Tnnt15q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2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Discussion</w:t>
      </w:r>
      <w:r w:rsidR="005E47C4"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5B18E19B">
        <w:rPr>
          <w:lang w:val="en-US"/>
        </w:rPr>
        <w:t>Introduction</w:t>
      </w:r>
    </w:p>
    <w:p w14:paraId="014110C7" w14:textId="20E65C67" w:rsidR="007219BB" w:rsidRDefault="00E34C53" w:rsidP="5B18E19B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A set of </w:t>
      </w:r>
      <w:r w:rsidR="007219BB">
        <w:rPr>
          <w:sz w:val="21"/>
          <w:szCs w:val="21"/>
        </w:rPr>
        <w:t xml:space="preserve">CRs introducing Rel-18 </w:t>
      </w:r>
      <w:proofErr w:type="spellStart"/>
      <w:r w:rsidR="007219BB">
        <w:rPr>
          <w:sz w:val="21"/>
          <w:szCs w:val="21"/>
        </w:rPr>
        <w:t>RedCap</w:t>
      </w:r>
      <w:proofErr w:type="spellEnd"/>
      <w:r w:rsidR="007219BB">
        <w:rPr>
          <w:sz w:val="21"/>
          <w:szCs w:val="21"/>
        </w:rPr>
        <w:t xml:space="preserve"> UE features has been </w:t>
      </w:r>
      <w:r w:rsidR="00E54E5D">
        <w:rPr>
          <w:sz w:val="21"/>
          <w:szCs w:val="21"/>
        </w:rPr>
        <w:t xml:space="preserve">submitted to RAN#101 and </w:t>
      </w:r>
      <w:r w:rsidR="007219BB">
        <w:rPr>
          <w:sz w:val="21"/>
          <w:szCs w:val="21"/>
        </w:rPr>
        <w:t xml:space="preserve">approved </w:t>
      </w:r>
      <w:r w:rsidR="00CE1DCF">
        <w:rPr>
          <w:sz w:val="21"/>
          <w:szCs w:val="21"/>
        </w:rPr>
        <w:t>[1]</w:t>
      </w:r>
      <w:r w:rsidR="007219BB">
        <w:rPr>
          <w:sz w:val="21"/>
          <w:szCs w:val="21"/>
        </w:rPr>
        <w:t>.</w:t>
      </w:r>
    </w:p>
    <w:p w14:paraId="06B1216E" w14:textId="11928A8C" w:rsidR="00212D1E" w:rsidRDefault="001D2640" w:rsidP="5B18E19B">
      <w:pPr>
        <w:widowControl/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 xml:space="preserve">n this contribution, we discuss the </w:t>
      </w:r>
      <w:r w:rsidR="002B461F">
        <w:rPr>
          <w:sz w:val="21"/>
          <w:szCs w:val="21"/>
        </w:rPr>
        <w:t>maintenance</w:t>
      </w:r>
      <w:r>
        <w:rPr>
          <w:sz w:val="21"/>
          <w:szCs w:val="21"/>
        </w:rPr>
        <w:t xml:space="preserve"> issue of Rel-18 </w:t>
      </w:r>
      <w:proofErr w:type="spellStart"/>
      <w:r>
        <w:rPr>
          <w:sz w:val="21"/>
          <w:szCs w:val="21"/>
        </w:rPr>
        <w:t>RedCap</w:t>
      </w:r>
      <w:proofErr w:type="spellEnd"/>
      <w:r>
        <w:rPr>
          <w:sz w:val="21"/>
          <w:szCs w:val="21"/>
        </w:rPr>
        <w:t xml:space="preserve"> UE.</w:t>
      </w:r>
    </w:p>
    <w:p w14:paraId="37A27AAF" w14:textId="5ADC959D" w:rsidR="00401E5A" w:rsidRDefault="00401E5A" w:rsidP="001A2BDF">
      <w:pPr>
        <w:pStyle w:val="1"/>
        <w:rPr>
          <w:lang w:val="en-US" w:eastAsia="ja-JP"/>
        </w:rPr>
      </w:pPr>
      <w:r w:rsidRPr="5B18E19B">
        <w:rPr>
          <w:lang w:val="en-US" w:eastAsia="ja-JP"/>
        </w:rPr>
        <w:t>Discussion</w:t>
      </w:r>
    </w:p>
    <w:p w14:paraId="06605097" w14:textId="496E970E" w:rsidR="007462F8" w:rsidRPr="00A371E0" w:rsidRDefault="00B77018" w:rsidP="007462F8">
      <w:pPr>
        <w:spacing w:after="120"/>
        <w:rPr>
          <w:lang w:val="en-GB"/>
        </w:rPr>
      </w:pPr>
      <w:r>
        <w:rPr>
          <w:lang w:val="en-GB"/>
        </w:rPr>
        <w:t>T</w:t>
      </w:r>
      <w:r w:rsidR="007462F8" w:rsidRPr="4BCAEF85">
        <w:rPr>
          <w:lang w:val="en-GB"/>
        </w:rPr>
        <w:t xml:space="preserve">here was a proposal </w:t>
      </w:r>
      <w:r w:rsidR="00603CE5">
        <w:rPr>
          <w:lang w:val="en-GB"/>
        </w:rPr>
        <w:t xml:space="preserve">for </w:t>
      </w:r>
      <w:r w:rsidR="00603CE5">
        <w:rPr>
          <w:lang w:val="en-GB"/>
        </w:rPr>
        <w:t>38.213 CR</w:t>
      </w:r>
      <w:r w:rsidR="00603CE5">
        <w:rPr>
          <w:lang w:val="en-GB"/>
        </w:rPr>
        <w:t xml:space="preserve"> </w:t>
      </w:r>
      <w:r w:rsidR="00712DCE">
        <w:rPr>
          <w:lang w:val="en-GB"/>
        </w:rPr>
        <w:t xml:space="preserve">[2] </w:t>
      </w:r>
      <w:r w:rsidR="007462F8" w:rsidRPr="4BCAEF85">
        <w:rPr>
          <w:lang w:val="en-GB"/>
        </w:rPr>
        <w:t>to remove the highlighted</w:t>
      </w:r>
      <w:r w:rsidR="000274FE">
        <w:rPr>
          <w:lang w:val="en-GB"/>
        </w:rPr>
        <w:t xml:space="preserve"> </w:t>
      </w:r>
      <w:r w:rsidR="00F90805">
        <w:rPr>
          <w:rFonts w:hint="eastAsia"/>
          <w:lang w:val="en-GB"/>
        </w:rPr>
        <w:t>t</w:t>
      </w:r>
      <w:r w:rsidR="00F90805">
        <w:rPr>
          <w:lang w:val="en-GB"/>
        </w:rPr>
        <w:t>ext</w:t>
      </w:r>
      <w:r w:rsidR="00E3453E">
        <w:rPr>
          <w:lang w:val="en-GB"/>
        </w:rPr>
        <w:t xml:space="preserve"> </w:t>
      </w:r>
      <w:r w:rsidR="00603CE5">
        <w:rPr>
          <w:lang w:val="en-GB"/>
        </w:rPr>
        <w:t>of</w:t>
      </w:r>
      <w:r w:rsidR="00E3453E">
        <w:rPr>
          <w:lang w:val="en-GB"/>
        </w:rPr>
        <w:t xml:space="preserve"> the paragraph shown below</w:t>
      </w:r>
      <w:r w:rsidR="00D50C4F">
        <w:rPr>
          <w:lang w:val="en-GB"/>
        </w:rPr>
        <w:t xml:space="preserve"> [3]</w:t>
      </w:r>
      <w:r w:rsidR="007462F8" w:rsidRPr="4BCAEF85">
        <w:rPr>
          <w:lang w:val="en-GB"/>
        </w:rPr>
        <w:t>.</w:t>
      </w:r>
    </w:p>
    <w:p w14:paraId="00AFC58E" w14:textId="69FFBCA6" w:rsidR="006059DE" w:rsidRDefault="001D2640" w:rsidP="004C6089">
      <w:pPr>
        <w:spacing w:after="120"/>
        <w:rPr>
          <w:lang w:val="en-GB"/>
        </w:rPr>
      </w:pPr>
      <w:r w:rsidRPr="001D2640">
        <w:rPr>
          <w:noProof/>
          <w:lang w:val="en-GB"/>
        </w:rPr>
        <mc:AlternateContent>
          <mc:Choice Requires="wps">
            <w:drawing>
              <wp:inline distT="0" distB="0" distL="0" distR="0" wp14:anchorId="12F5228B" wp14:editId="35F9D3B1">
                <wp:extent cx="6134100" cy="1404620"/>
                <wp:effectExtent l="0" t="0" r="19050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20AA9" w14:textId="5EE19CCD" w:rsidR="001D2640" w:rsidRPr="00920B03" w:rsidRDefault="00233CF7" w:rsidP="00920B03">
                            <w:pPr>
                              <w:autoSpaceDE w:val="0"/>
                              <w:autoSpaceDN w:val="0"/>
                              <w:jc w:val="both"/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A UE </w:t>
                            </w:r>
                            <w:r w:rsidRPr="00CD4919">
                              <w:rPr>
                                <w:rFonts w:eastAsia="PMingLiU"/>
                                <w:color w:val="FF0000"/>
                                <w:lang w:eastAsia="zh-TW"/>
                              </w:rPr>
                              <w:t xml:space="preserve">that </w:t>
                            </w:r>
                            <w:r w:rsidRPr="00D25915">
                              <w:rPr>
                                <w:rFonts w:eastAsia="PMingLiU"/>
                                <w:color w:val="FF0000"/>
                                <w:lang w:eastAsia="zh-TW"/>
                              </w:rPr>
                              <w:t>indicated FG 48-2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does not expect to transmit a PUSCH over a bandwidth that is larger than 25 PRBs for 15 kHz SCS, or larger than 12 PRBs for 30 kHz SCS, per hop in a slot, where the PUSCH is scheduled by RAR UL grant or by a DCI scrambled by a TC-RNTI, or is configured for a Type-2 random access procedure.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F5228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">
                <v:textbox style="mso-fit-shape-to-text:t">
                  <w:txbxContent>
                    <w:p w14:paraId="39220AA9" w14:textId="5EE19CCD" w:rsidR="001D2640" w:rsidRPr="00920B03" w:rsidRDefault="00233CF7" w:rsidP="00920B03">
                      <w:pPr>
                        <w:autoSpaceDE w:val="0"/>
                        <w:autoSpaceDN w:val="0"/>
                        <w:jc w:val="both"/>
                        <w:rPr>
                          <w:rFonts w:eastAsia="PMingLiU"/>
                          <w:lang w:eastAsia="zh-TW"/>
                        </w:rPr>
                      </w:pPr>
                      <w:r>
                        <w:rPr>
                          <w:rFonts w:eastAsia="PMingLiU"/>
                          <w:lang w:eastAsia="zh-TW"/>
                        </w:rPr>
                        <w:t xml:space="preserve">A UE </w:t>
                      </w:r>
                      <w:r w:rsidRPr="00CD4919">
                        <w:rPr>
                          <w:rFonts w:eastAsia="PMingLiU"/>
                          <w:color w:val="FF0000"/>
                          <w:lang w:eastAsia="zh-TW"/>
                        </w:rPr>
                        <w:t xml:space="preserve">that </w:t>
                      </w:r>
                      <w:r w:rsidRPr="00D25915">
                        <w:rPr>
                          <w:rFonts w:eastAsia="PMingLiU"/>
                          <w:color w:val="FF0000"/>
                          <w:lang w:eastAsia="zh-TW"/>
                        </w:rPr>
                        <w:t>indicated FG 48-2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 does not expect to transmit a PUSCH over a bandwidth that is larger than 25 PRBs for 15 kHz SCS, or larger than 12 PRBs for 30 kHz SCS, per hop in a slot, where the PUSCH is scheduled by RAR UL grant or by a DCI scrambled by a TC-RNTI, or is configured for a Type-2 random access procedure.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6DC57D" w14:textId="7CAB2D8D" w:rsidR="007462F8" w:rsidRDefault="00120A2C" w:rsidP="004C6089">
      <w:pPr>
        <w:spacing w:after="120"/>
        <w:rPr>
          <w:lang w:val="en-GB"/>
        </w:rPr>
      </w:pPr>
      <w:r w:rsidRPr="4BCAEF85">
        <w:rPr>
          <w:lang w:val="en-GB"/>
        </w:rPr>
        <w:t xml:space="preserve">In our understanding, the paragraph </w:t>
      </w:r>
      <w:r>
        <w:rPr>
          <w:lang w:val="en-GB"/>
        </w:rPr>
        <w:t xml:space="preserve">is intended </w:t>
      </w:r>
      <w:r w:rsidRPr="4BCAEF85">
        <w:rPr>
          <w:lang w:val="en-GB"/>
        </w:rPr>
        <w:t xml:space="preserve">for a UE without BW reduction </w:t>
      </w:r>
      <w:r w:rsidR="004B3130">
        <w:rPr>
          <w:lang w:val="en-GB"/>
        </w:rPr>
        <w:t xml:space="preserve">(FG 48-2) </w:t>
      </w:r>
      <w:r w:rsidRPr="4BCAEF85">
        <w:rPr>
          <w:lang w:val="en-GB"/>
        </w:rPr>
        <w:t>only</w:t>
      </w:r>
      <w:r w:rsidR="00405434">
        <w:rPr>
          <w:lang w:val="en-GB"/>
        </w:rPr>
        <w:t xml:space="preserve">, considering the </w:t>
      </w:r>
      <w:r w:rsidR="0001575F">
        <w:rPr>
          <w:lang w:val="en-GB"/>
        </w:rPr>
        <w:t>paragraph shown</w:t>
      </w:r>
      <w:r w:rsidR="00405434">
        <w:rPr>
          <w:lang w:val="en-GB"/>
        </w:rPr>
        <w:t xml:space="preserve"> below </w:t>
      </w:r>
      <w:r w:rsidR="00474C20">
        <w:rPr>
          <w:lang w:val="en-GB"/>
        </w:rPr>
        <w:t xml:space="preserve">is always valid for </w:t>
      </w:r>
      <w:r w:rsidR="009039E9" w:rsidRPr="4BCAEF85">
        <w:rPr>
          <w:lang w:val="en-GB"/>
        </w:rPr>
        <w:t>a UE with BW reduction</w:t>
      </w:r>
      <w:r w:rsidR="005C0420">
        <w:rPr>
          <w:lang w:val="en-GB"/>
        </w:rPr>
        <w:t xml:space="preserve"> (</w:t>
      </w:r>
      <w:r w:rsidR="00653697">
        <w:rPr>
          <w:lang w:val="en-GB"/>
        </w:rPr>
        <w:t>FG 48-1)</w:t>
      </w:r>
      <w:r w:rsidR="00012F5F">
        <w:rPr>
          <w:lang w:val="en-GB"/>
        </w:rPr>
        <w:t xml:space="preserve"> including the above</w:t>
      </w:r>
      <w:r w:rsidR="00A64F6E">
        <w:rPr>
          <w:lang w:val="en-GB"/>
        </w:rPr>
        <w:t xml:space="preserve"> case</w:t>
      </w:r>
      <w:r w:rsidR="00012F5F">
        <w:rPr>
          <w:lang w:val="en-GB"/>
        </w:rPr>
        <w:t>.</w:t>
      </w:r>
    </w:p>
    <w:p w14:paraId="36842C5D" w14:textId="01FEE397" w:rsidR="001D2640" w:rsidRDefault="00D25915" w:rsidP="004C6089">
      <w:pPr>
        <w:spacing w:after="120"/>
        <w:rPr>
          <w:lang w:val="en-GB"/>
        </w:rPr>
      </w:pPr>
      <w:r w:rsidRPr="001D2640">
        <w:rPr>
          <w:noProof/>
          <w:lang w:val="en-GB"/>
        </w:rPr>
        <mc:AlternateContent>
          <mc:Choice Requires="wps">
            <w:drawing>
              <wp:inline distT="0" distB="0" distL="0" distR="0" wp14:anchorId="4A439261" wp14:editId="2FB4FED5">
                <wp:extent cx="6120130" cy="682971"/>
                <wp:effectExtent l="0" t="0" r="13970" b="2032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6829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1E635" w14:textId="0D85CA6B" w:rsidR="00D25915" w:rsidRPr="00D25915" w:rsidRDefault="00D25915" w:rsidP="00D25915">
                            <w:pPr>
                              <w:rPr>
                                <w:rFonts w:eastAsia="SimSun"/>
                                <w:kern w:val="0"/>
                                <w:szCs w:val="20"/>
                                <w:lang w:eastAsia="zh-CN"/>
                              </w:rPr>
                            </w:pPr>
                            <w:r>
                              <w:t xml:space="preserve">A UE that has not indicated FG 48-2 does not expect </w:t>
                            </w:r>
                            <w:r>
                              <w:rPr>
                                <w:lang w:eastAsia="zh-CN"/>
                              </w:rPr>
                              <w:t>to transmit a PUSCH over a bandwidth that is larger than 25 PRBs for 15 kHz SCS, or larger than 12 PRBs for 30 kHz SCS, per hop in a slot.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arto="http://schemas.microsoft.com/office/word/2006/arto">
            <w:pict w14:anchorId="397BA04B">
              <v:shape id="_x0000_s1027" style="width:481.9pt;height:5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" w14:anchorId="4A439261">
                <v:textbox style="mso-fit-shape-to-text:t">
                  <w:txbxContent>
                    <w:p w:rsidRPr="00D25915" w:rsidR="00D25915" w:rsidP="00D25915" w:rsidRDefault="00D25915" w14:paraId="575E7BD8" w14:textId="0D85CA6B">
                      <w:pPr>
                        <w:rPr>
                          <w:rFonts w:hint="eastAsia" w:eastAsia="SimSun"/>
                          <w:kern w:val="0"/>
                          <w:szCs w:val="20"/>
                          <w:lang w:eastAsia="zh-CN"/>
                        </w:rPr>
                      </w:pPr>
                      <w:r>
                        <w:t xml:space="preserve">A UE that has not indicated FG 48-2 does not expect </w:t>
                      </w:r>
                      <w:r>
                        <w:rPr>
                          <w:lang w:eastAsia="zh-CN"/>
                        </w:rPr>
                        <w:t>to transmit a PUSCH over a bandwidth that is larger than 25 PRBs for 15 kHz SCS, or larger than 12 PRBs for 30 kHz SCS, per hop in a slot.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CC5B88D" w14:textId="77777777" w:rsidR="00517BE0" w:rsidRPr="004F2E1F" w:rsidRDefault="00517BE0" w:rsidP="00517BE0">
      <w:pPr>
        <w:spacing w:after="120"/>
        <w:rPr>
          <w:b/>
          <w:bCs/>
          <w:lang w:val="en-GB"/>
        </w:rPr>
      </w:pPr>
      <w:r w:rsidRPr="10698C8C">
        <w:rPr>
          <w:b/>
          <w:bCs/>
          <w:lang w:val="en-GB"/>
        </w:rPr>
        <w:t>Observation:</w:t>
      </w:r>
    </w:p>
    <w:p w14:paraId="7845EAD0" w14:textId="6C0ECBDF" w:rsidR="00517BE0" w:rsidRDefault="00DC5016" w:rsidP="0058005B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>
        <w:rPr>
          <w:lang w:val="en-GB"/>
        </w:rPr>
        <w:t>T</w:t>
      </w:r>
      <w:r w:rsidR="00022748">
        <w:rPr>
          <w:lang w:val="en-GB"/>
        </w:rPr>
        <w:t xml:space="preserve">he </w:t>
      </w:r>
      <w:r w:rsidR="00517BE0" w:rsidRPr="10698C8C">
        <w:rPr>
          <w:lang w:val="en-GB"/>
        </w:rPr>
        <w:t>paragraph</w:t>
      </w:r>
      <w:r w:rsidR="00AD353F">
        <w:rPr>
          <w:lang w:val="en-GB"/>
        </w:rPr>
        <w:t xml:space="preserve"> </w:t>
      </w:r>
      <w:r w:rsidR="004F0B6D">
        <w:rPr>
          <w:lang w:val="en-GB"/>
        </w:rPr>
        <w:t xml:space="preserve">is </w:t>
      </w:r>
      <w:r w:rsidR="008E4DD3">
        <w:rPr>
          <w:lang w:val="en-GB"/>
        </w:rPr>
        <w:t xml:space="preserve">understood </w:t>
      </w:r>
      <w:r w:rsidR="00ED5A32">
        <w:rPr>
          <w:lang w:val="en-GB"/>
        </w:rPr>
        <w:t>intended</w:t>
      </w:r>
      <w:r w:rsidR="00517BE0" w:rsidRPr="10698C8C">
        <w:rPr>
          <w:lang w:val="en-GB"/>
        </w:rPr>
        <w:t xml:space="preserve"> for FG 48-2 UE only</w:t>
      </w:r>
    </w:p>
    <w:p w14:paraId="7B95FFAE" w14:textId="5F9B3B0D" w:rsidR="00242B4C" w:rsidRDefault="00E55C2E" w:rsidP="4BCAEF85">
      <w:pPr>
        <w:spacing w:after="120"/>
        <w:rPr>
          <w:lang w:val="en-GB"/>
        </w:rPr>
      </w:pPr>
      <w:r>
        <w:rPr>
          <w:lang w:val="en-GB"/>
        </w:rPr>
        <w:t xml:space="preserve">Without </w:t>
      </w:r>
      <w:r w:rsidR="00A749C7">
        <w:rPr>
          <w:lang w:val="en-GB"/>
        </w:rPr>
        <w:t xml:space="preserve">the </w:t>
      </w:r>
      <w:r w:rsidR="00242B4C" w:rsidRPr="4BCAEF85">
        <w:rPr>
          <w:lang w:val="en-GB"/>
        </w:rPr>
        <w:t xml:space="preserve">highlighted text, </w:t>
      </w:r>
      <w:r w:rsidR="007F4BD5">
        <w:rPr>
          <w:lang w:val="en-GB"/>
        </w:rPr>
        <w:t xml:space="preserve">the paragraph </w:t>
      </w:r>
      <w:r>
        <w:rPr>
          <w:lang w:val="en-GB"/>
        </w:rPr>
        <w:t xml:space="preserve">would be </w:t>
      </w:r>
      <w:r w:rsidR="00383AA4">
        <w:rPr>
          <w:lang w:val="en-GB"/>
        </w:rPr>
        <w:t xml:space="preserve">valid for both FG 48-1 and FG 48-2, and </w:t>
      </w:r>
      <w:r w:rsidR="7A222D9D" w:rsidRPr="4BCAEF85">
        <w:rPr>
          <w:lang w:val="en-GB"/>
        </w:rPr>
        <w:t xml:space="preserve">PUSCH </w:t>
      </w:r>
      <w:r w:rsidR="00242B4C" w:rsidRPr="4BCAEF85">
        <w:rPr>
          <w:lang w:val="en-GB"/>
        </w:rPr>
        <w:t>BW</w:t>
      </w:r>
      <w:r w:rsidR="00494682">
        <w:rPr>
          <w:lang w:val="en-GB"/>
        </w:rPr>
        <w:t xml:space="preserve"> restriction</w:t>
      </w:r>
      <w:r w:rsidR="00242B4C" w:rsidRPr="4BCAEF85">
        <w:rPr>
          <w:lang w:val="en-GB"/>
        </w:rPr>
        <w:t xml:space="preserve"> </w:t>
      </w:r>
      <w:r w:rsidR="00845BEA">
        <w:rPr>
          <w:lang w:val="en-GB"/>
        </w:rPr>
        <w:t xml:space="preserve">in the case </w:t>
      </w:r>
      <w:r w:rsidR="00731383">
        <w:rPr>
          <w:lang w:val="en-GB"/>
        </w:rPr>
        <w:t>would be</w:t>
      </w:r>
      <w:r w:rsidR="00242B4C" w:rsidRPr="4BCAEF85">
        <w:rPr>
          <w:lang w:val="en-GB"/>
        </w:rPr>
        <w:t xml:space="preserve"> duplicated for </w:t>
      </w:r>
      <w:r w:rsidR="00CC032E">
        <w:rPr>
          <w:lang w:val="en-GB"/>
        </w:rPr>
        <w:t>FG 48-1</w:t>
      </w:r>
      <w:r w:rsidR="00242B4C" w:rsidRPr="4BCAEF85">
        <w:rPr>
          <w:lang w:val="en-GB"/>
        </w:rPr>
        <w:t xml:space="preserve"> UE.</w:t>
      </w:r>
    </w:p>
    <w:p w14:paraId="4DC8A4D1" w14:textId="77777777" w:rsidR="0022581D" w:rsidRPr="004F2E1F" w:rsidRDefault="0022581D" w:rsidP="0022581D">
      <w:pPr>
        <w:spacing w:after="120"/>
        <w:rPr>
          <w:b/>
          <w:bCs/>
          <w:lang w:val="en-GB"/>
        </w:rPr>
      </w:pPr>
      <w:r w:rsidRPr="10698C8C">
        <w:rPr>
          <w:b/>
          <w:bCs/>
          <w:lang w:val="en-GB"/>
        </w:rPr>
        <w:t>Observation:</w:t>
      </w:r>
    </w:p>
    <w:p w14:paraId="2567D0ED" w14:textId="26C6D40A" w:rsidR="0022581D" w:rsidRPr="0058005B" w:rsidRDefault="0022581D" w:rsidP="0058005B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 w:rsidRPr="10698C8C">
        <w:rPr>
          <w:lang w:val="en-GB"/>
        </w:rPr>
        <w:t xml:space="preserve">It would </w:t>
      </w:r>
      <w:r w:rsidR="00CF3145">
        <w:rPr>
          <w:lang w:val="en-GB"/>
        </w:rPr>
        <w:t xml:space="preserve">not </w:t>
      </w:r>
      <w:r w:rsidRPr="10698C8C">
        <w:rPr>
          <w:lang w:val="en-GB"/>
        </w:rPr>
        <w:t xml:space="preserve">be correct </w:t>
      </w:r>
      <w:r>
        <w:rPr>
          <w:lang w:val="en-GB"/>
        </w:rPr>
        <w:t xml:space="preserve">just </w:t>
      </w:r>
      <w:r w:rsidRPr="10698C8C">
        <w:rPr>
          <w:lang w:val="en-GB"/>
        </w:rPr>
        <w:t xml:space="preserve">to remove the </w:t>
      </w:r>
      <w:r w:rsidR="00CF3145">
        <w:rPr>
          <w:lang w:val="en-GB"/>
        </w:rPr>
        <w:t>text</w:t>
      </w:r>
      <w:r w:rsidRPr="10698C8C">
        <w:rPr>
          <w:lang w:val="en-GB"/>
        </w:rPr>
        <w:t xml:space="preserve"> “</w:t>
      </w:r>
      <w:r w:rsidR="00924168">
        <w:rPr>
          <w:lang w:val="en-GB"/>
        </w:rPr>
        <w:t xml:space="preserve">that </w:t>
      </w:r>
      <w:r w:rsidRPr="10698C8C">
        <w:rPr>
          <w:lang w:val="en-GB"/>
        </w:rPr>
        <w:t>indicated FG 48-2” from the paragraph</w:t>
      </w:r>
    </w:p>
    <w:p w14:paraId="5C8C4A8F" w14:textId="3D0A9946" w:rsidR="14A7D21D" w:rsidRDefault="0084528A" w:rsidP="10698C8C">
      <w:pPr>
        <w:spacing w:after="120"/>
        <w:rPr>
          <w:lang w:val="en-GB"/>
        </w:rPr>
      </w:pPr>
      <w:r>
        <w:rPr>
          <w:lang w:val="en-GB"/>
        </w:rPr>
        <w:t>T</w:t>
      </w:r>
      <w:r w:rsidR="3ABAC202" w:rsidRPr="10698C8C">
        <w:rPr>
          <w:lang w:val="en-GB"/>
        </w:rPr>
        <w:t xml:space="preserve">he </w:t>
      </w:r>
      <w:r w:rsidR="00C2171D">
        <w:rPr>
          <w:lang w:val="en-GB"/>
        </w:rPr>
        <w:t>tense of</w:t>
      </w:r>
      <w:r w:rsidR="3ABAC202" w:rsidRPr="10698C8C">
        <w:rPr>
          <w:lang w:val="en-GB"/>
        </w:rPr>
        <w:t xml:space="preserve"> </w:t>
      </w:r>
      <w:r w:rsidR="00E700D5">
        <w:rPr>
          <w:lang w:val="en-GB"/>
        </w:rPr>
        <w:t xml:space="preserve">the highlighted text </w:t>
      </w:r>
      <w:r>
        <w:rPr>
          <w:lang w:val="en-GB"/>
        </w:rPr>
        <w:t>was also discussed</w:t>
      </w:r>
      <w:r w:rsidR="00E12845" w:rsidRPr="10698C8C">
        <w:rPr>
          <w:lang w:val="en-GB"/>
        </w:rPr>
        <w:t>.</w:t>
      </w:r>
      <w:r w:rsidR="00155956" w:rsidRPr="10698C8C">
        <w:rPr>
          <w:lang w:val="en-GB"/>
        </w:rPr>
        <w:t xml:space="preserve"> </w:t>
      </w:r>
      <w:r w:rsidR="00EA5E8F">
        <w:rPr>
          <w:lang w:val="en-GB"/>
        </w:rPr>
        <w:t>There were proposals to change “indicated” to “supports” as the paragraph looks not applicable before the UE indicates its capability to the network.</w:t>
      </w:r>
      <w:r w:rsidR="00BE7FB1">
        <w:rPr>
          <w:lang w:val="en-GB"/>
        </w:rPr>
        <w:t xml:space="preserve"> On the other hand, </w:t>
      </w:r>
      <w:r w:rsidR="00AC4A54" w:rsidRPr="10698C8C">
        <w:rPr>
          <w:lang w:val="en-GB"/>
        </w:rPr>
        <w:t>past tense was intentionally chosen by the spec editor</w:t>
      </w:r>
      <w:r w:rsidR="00AC4A54">
        <w:rPr>
          <w:lang w:val="en-GB"/>
        </w:rPr>
        <w:t xml:space="preserve"> as </w:t>
      </w:r>
      <w:r w:rsidR="00AC4A54" w:rsidRPr="10698C8C">
        <w:rPr>
          <w:lang w:val="en-GB"/>
        </w:rPr>
        <w:t xml:space="preserve">the </w:t>
      </w:r>
      <w:r w:rsidR="00C77981">
        <w:rPr>
          <w:lang w:val="en-GB"/>
        </w:rPr>
        <w:t>network</w:t>
      </w:r>
      <w:r w:rsidR="00AC4A54">
        <w:rPr>
          <w:lang w:val="en-GB"/>
        </w:rPr>
        <w:t xml:space="preserve"> uses the UE’s capability which the UE indicated.</w:t>
      </w:r>
      <w:r w:rsidR="00286EB5">
        <w:rPr>
          <w:lang w:val="en-GB"/>
        </w:rPr>
        <w:t xml:space="preserve"> </w:t>
      </w:r>
      <w:r w:rsidR="00963931">
        <w:rPr>
          <w:lang w:val="en-GB"/>
        </w:rPr>
        <w:t>A</w:t>
      </w:r>
      <w:r w:rsidR="009431E3">
        <w:rPr>
          <w:lang w:val="en-GB"/>
        </w:rPr>
        <w:t>rguments</w:t>
      </w:r>
      <w:r w:rsidR="004D65C9">
        <w:rPr>
          <w:lang w:val="en-GB"/>
        </w:rPr>
        <w:t xml:space="preserve"> </w:t>
      </w:r>
      <w:r w:rsidR="00963931">
        <w:rPr>
          <w:lang w:val="en-GB"/>
        </w:rPr>
        <w:t xml:space="preserve">of both sides </w:t>
      </w:r>
      <w:r w:rsidR="00286EB5">
        <w:rPr>
          <w:lang w:val="en-GB"/>
        </w:rPr>
        <w:t>seem valid.</w:t>
      </w:r>
    </w:p>
    <w:p w14:paraId="7FFD0AEE" w14:textId="08A6A981" w:rsidR="00CA1B97" w:rsidRDefault="004A5530" w:rsidP="10698C8C">
      <w:pPr>
        <w:spacing w:after="120"/>
        <w:rPr>
          <w:lang w:val="en-GB"/>
        </w:rPr>
      </w:pPr>
      <w:r>
        <w:rPr>
          <w:lang w:val="en-GB"/>
        </w:rPr>
        <w:t xml:space="preserve">The spec editor provided a </w:t>
      </w:r>
      <w:r w:rsidR="008261E3">
        <w:rPr>
          <w:lang w:val="en-GB"/>
        </w:rPr>
        <w:t xml:space="preserve">solution to remove the </w:t>
      </w:r>
      <w:r w:rsidR="005E7BF3">
        <w:rPr>
          <w:lang w:val="en-GB"/>
        </w:rPr>
        <w:t xml:space="preserve">whole </w:t>
      </w:r>
      <w:r w:rsidR="008261E3">
        <w:rPr>
          <w:lang w:val="en-GB"/>
        </w:rPr>
        <w:t xml:space="preserve">paragraph. </w:t>
      </w:r>
      <w:r w:rsidR="005E7BF3">
        <w:rPr>
          <w:lang w:val="en-GB"/>
        </w:rPr>
        <w:t>In our view</w:t>
      </w:r>
      <w:r w:rsidR="009B0415">
        <w:rPr>
          <w:lang w:val="en-GB"/>
        </w:rPr>
        <w:t>,</w:t>
      </w:r>
      <w:r w:rsidR="005E7BF3">
        <w:rPr>
          <w:lang w:val="en-GB"/>
        </w:rPr>
        <w:t xml:space="preserve"> </w:t>
      </w:r>
      <w:r w:rsidR="009B0415">
        <w:rPr>
          <w:lang w:val="en-GB"/>
        </w:rPr>
        <w:t xml:space="preserve">it will work. </w:t>
      </w:r>
      <w:r w:rsidR="005B5292">
        <w:rPr>
          <w:lang w:val="en-GB"/>
        </w:rPr>
        <w:t>The paragraph describes</w:t>
      </w:r>
      <w:r w:rsidR="00D56910">
        <w:rPr>
          <w:lang w:val="en-GB"/>
        </w:rPr>
        <w:t xml:space="preserve"> </w:t>
      </w:r>
      <w:r w:rsidR="00A21FCE">
        <w:rPr>
          <w:lang w:val="en-GB"/>
        </w:rPr>
        <w:t>a</w:t>
      </w:r>
      <w:r w:rsidR="00D56910">
        <w:rPr>
          <w:lang w:val="en-GB"/>
        </w:rPr>
        <w:t xml:space="preserve"> UE capability of FG 48-2 UE</w:t>
      </w:r>
      <w:r w:rsidR="00E8587E">
        <w:rPr>
          <w:lang w:val="en-GB"/>
        </w:rPr>
        <w:t>.</w:t>
      </w:r>
      <w:r w:rsidR="00914FBB">
        <w:rPr>
          <w:lang w:val="en-GB"/>
        </w:rPr>
        <w:t xml:space="preserve"> </w:t>
      </w:r>
      <w:r w:rsidR="00AA6C32">
        <w:rPr>
          <w:lang w:val="en-GB"/>
        </w:rPr>
        <w:t>I</w:t>
      </w:r>
      <w:r w:rsidR="00B3446B">
        <w:rPr>
          <w:lang w:val="en-GB"/>
        </w:rPr>
        <w:t xml:space="preserve">t </w:t>
      </w:r>
      <w:r w:rsidR="00AA6C32">
        <w:rPr>
          <w:lang w:val="en-GB"/>
        </w:rPr>
        <w:t>c</w:t>
      </w:r>
      <w:r w:rsidR="00B3446B">
        <w:rPr>
          <w:lang w:val="en-GB"/>
        </w:rPr>
        <w:t xml:space="preserve">ould </w:t>
      </w:r>
      <w:r w:rsidR="00FC5C05">
        <w:rPr>
          <w:lang w:val="en-GB"/>
        </w:rPr>
        <w:t xml:space="preserve">be captured by </w:t>
      </w:r>
      <w:r w:rsidR="00177D86">
        <w:rPr>
          <w:lang w:val="en-GB"/>
        </w:rPr>
        <w:t xml:space="preserve">TS </w:t>
      </w:r>
      <w:r w:rsidR="00FC5C05">
        <w:rPr>
          <w:lang w:val="en-GB"/>
        </w:rPr>
        <w:t>38.306</w:t>
      </w:r>
      <w:r w:rsidR="008D4197">
        <w:rPr>
          <w:lang w:val="en-GB"/>
        </w:rPr>
        <w:t>.</w:t>
      </w:r>
      <w:r w:rsidR="00060323">
        <w:rPr>
          <w:lang w:val="en-GB"/>
        </w:rPr>
        <w:t xml:space="preserve"> </w:t>
      </w:r>
      <w:r w:rsidR="009454FE">
        <w:rPr>
          <w:lang w:val="en-GB"/>
        </w:rPr>
        <w:t>Therefore</w:t>
      </w:r>
      <w:r w:rsidR="008D4197">
        <w:rPr>
          <w:lang w:val="en-GB"/>
        </w:rPr>
        <w:t xml:space="preserve">, to capture the </w:t>
      </w:r>
      <w:r w:rsidR="00B3446B">
        <w:rPr>
          <w:lang w:val="en-GB"/>
        </w:rPr>
        <w:t xml:space="preserve">capability </w:t>
      </w:r>
      <w:r w:rsidR="00037F10">
        <w:rPr>
          <w:lang w:val="en-GB"/>
        </w:rPr>
        <w:t xml:space="preserve">in </w:t>
      </w:r>
      <w:r w:rsidR="00177D86">
        <w:rPr>
          <w:lang w:val="en-GB"/>
        </w:rPr>
        <w:t>TS 38.213 is not essential.</w:t>
      </w:r>
    </w:p>
    <w:p w14:paraId="711EB82E" w14:textId="77777777" w:rsidR="005D47CD" w:rsidRPr="00E700D5" w:rsidRDefault="005D47CD" w:rsidP="005D47CD">
      <w:pPr>
        <w:spacing w:after="120"/>
        <w:rPr>
          <w:b/>
          <w:bCs/>
          <w:lang w:val="en-GB"/>
        </w:rPr>
      </w:pPr>
      <w:r w:rsidRPr="00E700D5">
        <w:rPr>
          <w:rFonts w:hint="eastAsia"/>
          <w:b/>
          <w:bCs/>
          <w:lang w:val="en-GB"/>
        </w:rPr>
        <w:t>O</w:t>
      </w:r>
      <w:r w:rsidRPr="00E700D5">
        <w:rPr>
          <w:b/>
          <w:bCs/>
          <w:lang w:val="en-GB"/>
        </w:rPr>
        <w:t>bservation:</w:t>
      </w:r>
    </w:p>
    <w:p w14:paraId="428CBC2A" w14:textId="77777777" w:rsidR="005D47CD" w:rsidRPr="00F907E8" w:rsidRDefault="005D47CD" w:rsidP="005D47CD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>
        <w:rPr>
          <w:lang w:val="en-GB"/>
        </w:rPr>
        <w:t>It would not be essential TS 38.213 captures t</w:t>
      </w:r>
      <w:r w:rsidRPr="00F907E8">
        <w:rPr>
          <w:lang w:val="en-GB"/>
        </w:rPr>
        <w:t xml:space="preserve">he maximum number of PUSCH </w:t>
      </w:r>
      <w:r>
        <w:rPr>
          <w:lang w:val="en-GB"/>
        </w:rPr>
        <w:t xml:space="preserve">PRBs </w:t>
      </w:r>
      <w:r w:rsidRPr="00F907E8">
        <w:rPr>
          <w:lang w:val="en-GB"/>
        </w:rPr>
        <w:t xml:space="preserve">in </w:t>
      </w:r>
      <w:r>
        <w:rPr>
          <w:lang w:val="en-GB"/>
        </w:rPr>
        <w:t>the</w:t>
      </w:r>
      <w:r w:rsidRPr="00F907E8">
        <w:rPr>
          <w:lang w:val="en-GB"/>
        </w:rPr>
        <w:t xml:space="preserve"> case</w:t>
      </w:r>
      <w:r>
        <w:rPr>
          <w:lang w:val="en-GB"/>
        </w:rPr>
        <w:t xml:space="preserve"> the paragraph</w:t>
      </w:r>
      <w:r w:rsidRPr="00F907E8">
        <w:rPr>
          <w:lang w:val="en-GB"/>
        </w:rPr>
        <w:t xml:space="preserve"> </w:t>
      </w:r>
      <w:r>
        <w:rPr>
          <w:lang w:val="en-GB"/>
        </w:rPr>
        <w:t>concerns</w:t>
      </w:r>
      <w:r w:rsidRPr="00F907E8">
        <w:rPr>
          <w:lang w:val="en-GB"/>
        </w:rPr>
        <w:t xml:space="preserve"> as </w:t>
      </w:r>
      <w:r>
        <w:rPr>
          <w:lang w:val="en-GB"/>
        </w:rPr>
        <w:t>it</w:t>
      </w:r>
      <w:r w:rsidRPr="00F907E8">
        <w:rPr>
          <w:lang w:val="en-GB"/>
        </w:rPr>
        <w:t xml:space="preserve"> </w:t>
      </w:r>
      <w:r>
        <w:rPr>
          <w:lang w:val="en-GB"/>
        </w:rPr>
        <w:t>c</w:t>
      </w:r>
      <w:r w:rsidRPr="00F907E8">
        <w:rPr>
          <w:lang w:val="en-GB"/>
        </w:rPr>
        <w:t xml:space="preserve">ould be captured by TS 38.306 </w:t>
      </w:r>
      <w:r>
        <w:rPr>
          <w:lang w:val="en-GB"/>
        </w:rPr>
        <w:t xml:space="preserve">as </w:t>
      </w:r>
      <w:r w:rsidRPr="00F907E8">
        <w:rPr>
          <w:lang w:val="en-GB"/>
        </w:rPr>
        <w:t>a component of FG 48-x</w:t>
      </w:r>
    </w:p>
    <w:p w14:paraId="549C6EF7" w14:textId="07EB58B5" w:rsidR="2044D529" w:rsidRDefault="2044D529" w:rsidP="10698C8C">
      <w:pPr>
        <w:spacing w:after="120"/>
        <w:rPr>
          <w:b/>
          <w:bCs/>
          <w:lang w:val="en-GB"/>
        </w:rPr>
      </w:pPr>
      <w:r w:rsidRPr="10698C8C">
        <w:rPr>
          <w:b/>
          <w:bCs/>
          <w:lang w:val="en-GB"/>
        </w:rPr>
        <w:t>Proposal:</w:t>
      </w:r>
    </w:p>
    <w:p w14:paraId="75990EF6" w14:textId="77777777" w:rsidR="006815F8" w:rsidRDefault="006815F8" w:rsidP="006815F8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 w:rsidRPr="10698C8C">
        <w:rPr>
          <w:lang w:val="en-GB"/>
        </w:rPr>
        <w:t xml:space="preserve">Remove the </w:t>
      </w:r>
      <w:r>
        <w:rPr>
          <w:lang w:val="en-GB"/>
        </w:rPr>
        <w:t xml:space="preserve">two </w:t>
      </w:r>
      <w:r w:rsidRPr="10698C8C">
        <w:rPr>
          <w:lang w:val="en-GB"/>
        </w:rPr>
        <w:t>paragraph</w:t>
      </w:r>
      <w:r>
        <w:rPr>
          <w:lang w:val="en-GB"/>
        </w:rPr>
        <w:t>s</w:t>
      </w:r>
      <w:r w:rsidRPr="10698C8C">
        <w:rPr>
          <w:lang w:val="en-GB"/>
        </w:rPr>
        <w:t xml:space="preserve"> and rely on </w:t>
      </w:r>
      <w:r>
        <w:rPr>
          <w:lang w:val="en-GB"/>
        </w:rPr>
        <w:t xml:space="preserve">Rel-18 </w:t>
      </w:r>
      <w:proofErr w:type="spellStart"/>
      <w:r>
        <w:rPr>
          <w:lang w:val="en-GB"/>
        </w:rPr>
        <w:t>eRedCap</w:t>
      </w:r>
      <w:proofErr w:type="spellEnd"/>
      <w:r>
        <w:rPr>
          <w:lang w:val="en-GB"/>
        </w:rPr>
        <w:t xml:space="preserve"> UE definition in </w:t>
      </w:r>
      <w:r w:rsidRPr="10698C8C">
        <w:rPr>
          <w:lang w:val="en-GB"/>
        </w:rPr>
        <w:t>TS 38.306</w:t>
      </w:r>
    </w:p>
    <w:p w14:paraId="10A11D7A" w14:textId="77777777" w:rsidR="00C46196" w:rsidRPr="006815F8" w:rsidRDefault="00C46196" w:rsidP="10698C8C">
      <w:pPr>
        <w:spacing w:after="120"/>
        <w:rPr>
          <w:lang w:val="en-GB"/>
        </w:rPr>
      </w:pPr>
    </w:p>
    <w:p w14:paraId="54EDD0DE" w14:textId="22F1375E" w:rsidR="00EA4933" w:rsidRDefault="009B429B" w:rsidP="00AB7BAE">
      <w:pPr>
        <w:pStyle w:val="1"/>
        <w:rPr>
          <w:lang w:val="en-US"/>
        </w:rPr>
      </w:pPr>
      <w:r w:rsidRPr="10698C8C">
        <w:rPr>
          <w:lang w:val="en-US"/>
        </w:rPr>
        <w:t>Summary</w:t>
      </w:r>
    </w:p>
    <w:p w14:paraId="57FC47B6" w14:textId="53C57C1D" w:rsidR="00852DAE" w:rsidRPr="00387E60" w:rsidRDefault="00852DAE" w:rsidP="10698C8C">
      <w:pPr>
        <w:spacing w:after="120"/>
        <w:rPr>
          <w:lang w:val="en-GB"/>
        </w:rPr>
      </w:pPr>
      <w:r w:rsidRPr="00387E60">
        <w:rPr>
          <w:rFonts w:hint="eastAsia"/>
          <w:lang w:val="en-GB"/>
        </w:rPr>
        <w:t>R</w:t>
      </w:r>
      <w:r w:rsidRPr="00387E60">
        <w:rPr>
          <w:lang w:val="en-GB"/>
        </w:rPr>
        <w:t xml:space="preserve">egarding </w:t>
      </w:r>
      <w:r w:rsidR="0065351F" w:rsidRPr="00387E60">
        <w:rPr>
          <w:lang w:val="en-GB"/>
        </w:rPr>
        <w:t>the</w:t>
      </w:r>
      <w:r w:rsidRPr="00387E60">
        <w:rPr>
          <w:lang w:val="en-GB"/>
        </w:rPr>
        <w:t xml:space="preserve"> paragraph of the TS 38.213 CR</w:t>
      </w:r>
      <w:r w:rsidR="007D31DF">
        <w:rPr>
          <w:lang w:val="en-GB"/>
        </w:rPr>
        <w:t xml:space="preserve"> [2]</w:t>
      </w:r>
      <w:r w:rsidR="0065351F" w:rsidRPr="00387E60">
        <w:rPr>
          <w:lang w:val="en-GB"/>
        </w:rPr>
        <w:t xml:space="preserve"> below, we made the following observations and proposal</w:t>
      </w:r>
      <w:r w:rsidR="000C0A5E">
        <w:rPr>
          <w:lang w:val="en-GB"/>
        </w:rPr>
        <w:t>.</w:t>
      </w:r>
    </w:p>
    <w:p w14:paraId="13EED7A9" w14:textId="5286830A" w:rsidR="0065351F" w:rsidRDefault="0065351F" w:rsidP="10698C8C">
      <w:pPr>
        <w:spacing w:after="120"/>
        <w:rPr>
          <w:b/>
          <w:bCs/>
          <w:lang w:val="en-GB"/>
        </w:rPr>
      </w:pPr>
      <w:r w:rsidRPr="001D2640">
        <w:rPr>
          <w:noProof/>
          <w:lang w:val="en-GB"/>
        </w:rPr>
        <w:lastRenderedPageBreak/>
        <mc:AlternateContent>
          <mc:Choice Requires="wps">
            <w:drawing>
              <wp:inline distT="0" distB="0" distL="0" distR="0" wp14:anchorId="0D5DF74B" wp14:editId="005BFFF7">
                <wp:extent cx="6120130" cy="682971"/>
                <wp:effectExtent l="0" t="0" r="13970" b="2032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6829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4241E" w14:textId="77777777" w:rsidR="0065351F" w:rsidRDefault="0065351F" w:rsidP="0065351F">
                            <w:pPr>
                              <w:autoSpaceDE w:val="0"/>
                              <w:autoSpaceDN w:val="0"/>
                              <w:jc w:val="both"/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A UE </w:t>
                            </w:r>
                            <w:r w:rsidRPr="006815F8">
                              <w:rPr>
                                <w:rFonts w:eastAsia="PMingLiU"/>
                                <w:color w:val="FF0000"/>
                                <w:lang w:eastAsia="zh-TW"/>
                              </w:rPr>
                              <w:t xml:space="preserve">that </w:t>
                            </w:r>
                            <w:r w:rsidRPr="00D25915">
                              <w:rPr>
                                <w:rFonts w:eastAsia="PMingLiU"/>
                                <w:color w:val="FF0000"/>
                                <w:lang w:eastAsia="zh-TW"/>
                              </w:rPr>
                              <w:t>indicated FG 48-2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does not expect to transmit a PUSCH over a bandwidth that is larger than 25 PRBs for 15 kHz SCS, or larger than 12 PRBs for 30 kHz SCS, per hop in a slot, where the PUSCH is scheduled by RAR UL grant or by a DCI scrambled by a TC-RNTI, or is configured for a Type-2 random access procedure.</w:t>
                            </w:r>
                          </w:p>
                          <w:p w14:paraId="017A75CF" w14:textId="77777777" w:rsidR="0065351F" w:rsidRPr="00233CF7" w:rsidRDefault="0065351F" w:rsidP="006535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5DF74B" id="_x0000_s1028" type="#_x0000_t202" style="width:481.9pt;height:5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">
                <v:textbox style="mso-fit-shape-to-text:t">
                  <w:txbxContent>
                    <w:p w14:paraId="4CD4241E" w14:textId="77777777" w:rsidR="0065351F" w:rsidRDefault="0065351F" w:rsidP="0065351F">
                      <w:pPr>
                        <w:autoSpaceDE w:val="0"/>
                        <w:autoSpaceDN w:val="0"/>
                        <w:jc w:val="both"/>
                        <w:rPr>
                          <w:rFonts w:eastAsia="PMingLiU"/>
                          <w:lang w:eastAsia="zh-TW"/>
                        </w:rPr>
                      </w:pPr>
                      <w:r>
                        <w:rPr>
                          <w:rFonts w:eastAsia="PMingLiU"/>
                          <w:lang w:eastAsia="zh-TW"/>
                        </w:rPr>
                        <w:t xml:space="preserve">A UE </w:t>
                      </w:r>
                      <w:r w:rsidRPr="006815F8">
                        <w:rPr>
                          <w:rFonts w:eastAsia="PMingLiU"/>
                          <w:color w:val="FF0000"/>
                          <w:lang w:eastAsia="zh-TW"/>
                        </w:rPr>
                        <w:t xml:space="preserve">that </w:t>
                      </w:r>
                      <w:r w:rsidRPr="00D25915">
                        <w:rPr>
                          <w:rFonts w:eastAsia="PMingLiU"/>
                          <w:color w:val="FF0000"/>
                          <w:lang w:eastAsia="zh-TW"/>
                        </w:rPr>
                        <w:t>indicated FG 48-2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 does not expect to transmit a PUSCH over a bandwidth that is larger than 25 PRBs for 15 kHz SCS, or larger than 12 PRBs for 30 kHz SCS, per hop in a slot, where the PUSCH is scheduled by RAR UL grant or by a DCI scrambled by a TC-RNTI, or is configured for a Type-2 random access procedure.</w:t>
                      </w:r>
                    </w:p>
                    <w:p w14:paraId="017A75CF" w14:textId="77777777" w:rsidR="0065351F" w:rsidRPr="00233CF7" w:rsidRDefault="0065351F" w:rsidP="0065351F"/>
                  </w:txbxContent>
                </v:textbox>
                <w10:anchorlock/>
              </v:shape>
            </w:pict>
          </mc:Fallback>
        </mc:AlternateContent>
      </w:r>
    </w:p>
    <w:p w14:paraId="347E9021" w14:textId="77777777" w:rsidR="00B730C4" w:rsidRPr="004F2E1F" w:rsidRDefault="00B730C4" w:rsidP="00B730C4">
      <w:pPr>
        <w:spacing w:after="120"/>
        <w:rPr>
          <w:b/>
          <w:bCs/>
          <w:lang w:val="en-GB"/>
        </w:rPr>
      </w:pPr>
      <w:r w:rsidRPr="10698C8C">
        <w:rPr>
          <w:b/>
          <w:bCs/>
          <w:lang w:val="en-GB"/>
        </w:rPr>
        <w:t>Observation:</w:t>
      </w:r>
    </w:p>
    <w:p w14:paraId="766C123C" w14:textId="77777777" w:rsidR="00B730C4" w:rsidRDefault="00B730C4" w:rsidP="00B730C4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The </w:t>
      </w:r>
      <w:r w:rsidRPr="10698C8C">
        <w:rPr>
          <w:lang w:val="en-GB"/>
        </w:rPr>
        <w:t>paragraph</w:t>
      </w:r>
      <w:r>
        <w:rPr>
          <w:lang w:val="en-GB"/>
        </w:rPr>
        <w:t xml:space="preserve"> is understood intended</w:t>
      </w:r>
      <w:r w:rsidRPr="10698C8C">
        <w:rPr>
          <w:lang w:val="en-GB"/>
        </w:rPr>
        <w:t xml:space="preserve"> for FG 48-2 UE only</w:t>
      </w:r>
    </w:p>
    <w:p w14:paraId="6538F878" w14:textId="77777777" w:rsidR="00B730C4" w:rsidRPr="004F2E1F" w:rsidRDefault="00B730C4" w:rsidP="00B730C4">
      <w:pPr>
        <w:spacing w:after="120"/>
        <w:rPr>
          <w:b/>
          <w:bCs/>
          <w:lang w:val="en-GB"/>
        </w:rPr>
      </w:pPr>
      <w:r w:rsidRPr="10698C8C">
        <w:rPr>
          <w:b/>
          <w:bCs/>
          <w:lang w:val="en-GB"/>
        </w:rPr>
        <w:t>Observation:</w:t>
      </w:r>
    </w:p>
    <w:p w14:paraId="55A10C87" w14:textId="77777777" w:rsidR="00B730C4" w:rsidRPr="0058005B" w:rsidRDefault="00B730C4" w:rsidP="00B730C4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 w:rsidRPr="10698C8C">
        <w:rPr>
          <w:lang w:val="en-GB"/>
        </w:rPr>
        <w:t xml:space="preserve">It would </w:t>
      </w:r>
      <w:r>
        <w:rPr>
          <w:lang w:val="en-GB"/>
        </w:rPr>
        <w:t xml:space="preserve">not </w:t>
      </w:r>
      <w:r w:rsidRPr="10698C8C">
        <w:rPr>
          <w:lang w:val="en-GB"/>
        </w:rPr>
        <w:t xml:space="preserve">be correct </w:t>
      </w:r>
      <w:r>
        <w:rPr>
          <w:lang w:val="en-GB"/>
        </w:rPr>
        <w:t xml:space="preserve">just </w:t>
      </w:r>
      <w:r w:rsidRPr="10698C8C">
        <w:rPr>
          <w:lang w:val="en-GB"/>
        </w:rPr>
        <w:t xml:space="preserve">to remove the </w:t>
      </w:r>
      <w:r>
        <w:rPr>
          <w:lang w:val="en-GB"/>
        </w:rPr>
        <w:t>text</w:t>
      </w:r>
      <w:r w:rsidRPr="10698C8C">
        <w:rPr>
          <w:lang w:val="en-GB"/>
        </w:rPr>
        <w:t xml:space="preserve"> “</w:t>
      </w:r>
      <w:r>
        <w:rPr>
          <w:lang w:val="en-GB"/>
        </w:rPr>
        <w:t xml:space="preserve">that </w:t>
      </w:r>
      <w:r w:rsidRPr="10698C8C">
        <w:rPr>
          <w:lang w:val="en-GB"/>
        </w:rPr>
        <w:t>indicated FG 48-2” from the paragraph</w:t>
      </w:r>
    </w:p>
    <w:p w14:paraId="53C01F3B" w14:textId="77777777" w:rsidR="009454FE" w:rsidRPr="00E700D5" w:rsidRDefault="009454FE" w:rsidP="009454FE">
      <w:pPr>
        <w:spacing w:after="120"/>
        <w:rPr>
          <w:b/>
          <w:bCs/>
          <w:lang w:val="en-GB"/>
        </w:rPr>
      </w:pPr>
      <w:r w:rsidRPr="00E700D5">
        <w:rPr>
          <w:rFonts w:hint="eastAsia"/>
          <w:b/>
          <w:bCs/>
          <w:lang w:val="en-GB"/>
        </w:rPr>
        <w:t>O</w:t>
      </w:r>
      <w:r w:rsidRPr="00E700D5">
        <w:rPr>
          <w:b/>
          <w:bCs/>
          <w:lang w:val="en-GB"/>
        </w:rPr>
        <w:t>bservation:</w:t>
      </w:r>
    </w:p>
    <w:p w14:paraId="0C7AF720" w14:textId="5FC56EA7" w:rsidR="009454FE" w:rsidRPr="00F907E8" w:rsidRDefault="009454FE" w:rsidP="009454FE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>
        <w:rPr>
          <w:lang w:val="en-GB"/>
        </w:rPr>
        <w:t>It would not be essential TS 38.213 captures t</w:t>
      </w:r>
      <w:r w:rsidRPr="00F907E8">
        <w:rPr>
          <w:lang w:val="en-GB"/>
        </w:rPr>
        <w:t xml:space="preserve">he maximum number of PUSCH </w:t>
      </w:r>
      <w:r>
        <w:rPr>
          <w:lang w:val="en-GB"/>
        </w:rPr>
        <w:t xml:space="preserve">PRBs </w:t>
      </w:r>
      <w:r w:rsidRPr="00F907E8">
        <w:rPr>
          <w:lang w:val="en-GB"/>
        </w:rPr>
        <w:t xml:space="preserve">in </w:t>
      </w:r>
      <w:r>
        <w:rPr>
          <w:lang w:val="en-GB"/>
        </w:rPr>
        <w:t>the</w:t>
      </w:r>
      <w:r w:rsidRPr="00F907E8">
        <w:rPr>
          <w:lang w:val="en-GB"/>
        </w:rPr>
        <w:t xml:space="preserve"> case</w:t>
      </w:r>
      <w:r>
        <w:rPr>
          <w:lang w:val="en-GB"/>
        </w:rPr>
        <w:t xml:space="preserve"> the paragraph</w:t>
      </w:r>
      <w:r w:rsidRPr="00F907E8">
        <w:rPr>
          <w:lang w:val="en-GB"/>
        </w:rPr>
        <w:t xml:space="preserve"> </w:t>
      </w:r>
      <w:r>
        <w:rPr>
          <w:lang w:val="en-GB"/>
        </w:rPr>
        <w:t>concerns</w:t>
      </w:r>
      <w:r w:rsidRPr="00F907E8">
        <w:rPr>
          <w:lang w:val="en-GB"/>
        </w:rPr>
        <w:t xml:space="preserve"> as </w:t>
      </w:r>
      <w:r w:rsidR="005D47CD">
        <w:rPr>
          <w:lang w:val="en-GB"/>
        </w:rPr>
        <w:t>it</w:t>
      </w:r>
      <w:r w:rsidRPr="00F907E8">
        <w:rPr>
          <w:lang w:val="en-GB"/>
        </w:rPr>
        <w:t xml:space="preserve"> </w:t>
      </w:r>
      <w:r>
        <w:rPr>
          <w:lang w:val="en-GB"/>
        </w:rPr>
        <w:t>c</w:t>
      </w:r>
      <w:r w:rsidRPr="00F907E8">
        <w:rPr>
          <w:lang w:val="en-GB"/>
        </w:rPr>
        <w:t xml:space="preserve">ould be captured by TS 38.306 </w:t>
      </w:r>
      <w:r>
        <w:rPr>
          <w:lang w:val="en-GB"/>
        </w:rPr>
        <w:t xml:space="preserve">as </w:t>
      </w:r>
      <w:r w:rsidRPr="00F907E8">
        <w:rPr>
          <w:lang w:val="en-GB"/>
        </w:rPr>
        <w:t>a component of FG 48-x</w:t>
      </w:r>
    </w:p>
    <w:p w14:paraId="64672E2F" w14:textId="77777777" w:rsidR="009454FE" w:rsidRDefault="009454FE" w:rsidP="009454FE">
      <w:pPr>
        <w:spacing w:after="120"/>
        <w:rPr>
          <w:b/>
          <w:bCs/>
          <w:lang w:val="en-GB"/>
        </w:rPr>
      </w:pPr>
      <w:r w:rsidRPr="10698C8C">
        <w:rPr>
          <w:b/>
          <w:bCs/>
          <w:lang w:val="en-GB"/>
        </w:rPr>
        <w:t>Proposal:</w:t>
      </w:r>
    </w:p>
    <w:p w14:paraId="6563BDAE" w14:textId="536A131C" w:rsidR="009454FE" w:rsidRDefault="009454FE" w:rsidP="009454FE">
      <w:pPr>
        <w:pStyle w:val="ae"/>
        <w:numPr>
          <w:ilvl w:val="0"/>
          <w:numId w:val="1"/>
        </w:numPr>
        <w:spacing w:after="120"/>
        <w:ind w:leftChars="0"/>
        <w:rPr>
          <w:lang w:val="en-GB"/>
        </w:rPr>
      </w:pPr>
      <w:r w:rsidRPr="10698C8C">
        <w:rPr>
          <w:lang w:val="en-GB"/>
        </w:rPr>
        <w:t xml:space="preserve">Remove the </w:t>
      </w:r>
      <w:r w:rsidR="00084DB2">
        <w:rPr>
          <w:lang w:val="en-GB"/>
        </w:rPr>
        <w:t xml:space="preserve">two </w:t>
      </w:r>
      <w:r w:rsidRPr="10698C8C">
        <w:rPr>
          <w:lang w:val="en-GB"/>
        </w:rPr>
        <w:t>paragraph</w:t>
      </w:r>
      <w:r w:rsidR="00084DB2">
        <w:rPr>
          <w:lang w:val="en-GB"/>
        </w:rPr>
        <w:t>s</w:t>
      </w:r>
      <w:r w:rsidRPr="10698C8C">
        <w:rPr>
          <w:lang w:val="en-GB"/>
        </w:rPr>
        <w:t xml:space="preserve"> and rely on </w:t>
      </w:r>
      <w:r w:rsidR="00084DB2">
        <w:rPr>
          <w:lang w:val="en-GB"/>
        </w:rPr>
        <w:t xml:space="preserve">Rel-18 </w:t>
      </w:r>
      <w:proofErr w:type="spellStart"/>
      <w:r w:rsidR="00084DB2">
        <w:rPr>
          <w:lang w:val="en-GB"/>
        </w:rPr>
        <w:t>eRedCap</w:t>
      </w:r>
      <w:proofErr w:type="spellEnd"/>
      <w:r w:rsidR="00084DB2">
        <w:rPr>
          <w:lang w:val="en-GB"/>
        </w:rPr>
        <w:t xml:space="preserve"> UE definition in </w:t>
      </w:r>
      <w:r w:rsidRPr="10698C8C">
        <w:rPr>
          <w:lang w:val="en-GB"/>
        </w:rPr>
        <w:t>TS 38.306</w:t>
      </w: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26CEA2FF" w14:textId="52AF7896" w:rsidR="00401656" w:rsidRDefault="007E4BA1" w:rsidP="00401656">
      <w:pPr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[1] </w:t>
      </w:r>
      <w:r w:rsidR="00281C23" w:rsidRPr="00281C23">
        <w:rPr>
          <w:rFonts w:eastAsia="Times New Roman"/>
          <w:sz w:val="21"/>
          <w:szCs w:val="21"/>
        </w:rPr>
        <w:t>RP-232478</w:t>
      </w:r>
      <w:r w:rsidR="00281C23" w:rsidRPr="00281C23">
        <w:rPr>
          <w:rFonts w:eastAsia="Times New Roman"/>
          <w:sz w:val="21"/>
          <w:szCs w:val="21"/>
        </w:rPr>
        <w:tab/>
        <w:t>Introduction of Rel-18 - Enhanced support of reduced capability NR devices</w:t>
      </w:r>
      <w:r w:rsidR="00281C23" w:rsidRPr="00281C23">
        <w:rPr>
          <w:rFonts w:eastAsia="Times New Roman"/>
          <w:sz w:val="21"/>
          <w:szCs w:val="21"/>
        </w:rPr>
        <w:tab/>
        <w:t>RAN1</w:t>
      </w:r>
    </w:p>
    <w:p w14:paraId="0F6AC98F" w14:textId="7CDE7B86" w:rsidR="00FA51FE" w:rsidRDefault="00FA51FE" w:rsidP="00401656">
      <w:pPr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[2] </w:t>
      </w:r>
      <w:r w:rsidRPr="00FA51FE">
        <w:rPr>
          <w:rFonts w:eastAsia="Times New Roman"/>
          <w:sz w:val="21"/>
          <w:szCs w:val="21"/>
        </w:rPr>
        <w:t>R1-2308695</w:t>
      </w:r>
      <w:r w:rsidRPr="00FA51FE">
        <w:rPr>
          <w:rFonts w:eastAsia="Times New Roman"/>
          <w:sz w:val="21"/>
          <w:szCs w:val="21"/>
        </w:rPr>
        <w:tab/>
        <w:t>Introduction of support for enhanced reduced capability NR devices</w:t>
      </w:r>
      <w:r w:rsidRPr="00FA51FE">
        <w:rPr>
          <w:rFonts w:eastAsia="Times New Roman"/>
          <w:sz w:val="21"/>
          <w:szCs w:val="21"/>
        </w:rPr>
        <w:tab/>
        <w:t>Samsung</w:t>
      </w:r>
    </w:p>
    <w:p w14:paraId="23A9E168" w14:textId="5D19079F" w:rsidR="00F42759" w:rsidRPr="00A9590B" w:rsidRDefault="00A9590B" w:rsidP="00401656">
      <w:pPr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>[</w:t>
      </w:r>
      <w:r w:rsidR="00712DCE">
        <w:rPr>
          <w:rFonts w:eastAsiaTheme="minorEastAsia"/>
          <w:sz w:val="21"/>
          <w:szCs w:val="21"/>
        </w:rPr>
        <w:t>3</w:t>
      </w:r>
      <w:r>
        <w:rPr>
          <w:rFonts w:eastAsiaTheme="minorEastAsia"/>
          <w:sz w:val="21"/>
          <w:szCs w:val="21"/>
        </w:rPr>
        <w:t xml:space="preserve">] </w:t>
      </w:r>
      <w:r w:rsidR="006157C0" w:rsidRPr="006157C0">
        <w:rPr>
          <w:rFonts w:eastAsiaTheme="minorEastAsia"/>
          <w:sz w:val="21"/>
          <w:szCs w:val="21"/>
        </w:rPr>
        <w:t>R1-2308777</w:t>
      </w:r>
      <w:r w:rsidR="006157C0">
        <w:rPr>
          <w:rFonts w:eastAsiaTheme="minorEastAsia"/>
          <w:sz w:val="21"/>
          <w:szCs w:val="21"/>
        </w:rPr>
        <w:tab/>
      </w:r>
      <w:r w:rsidR="001D2640" w:rsidRPr="001D2640">
        <w:rPr>
          <w:rFonts w:eastAsiaTheme="minorEastAsia"/>
          <w:sz w:val="21"/>
          <w:szCs w:val="21"/>
        </w:rPr>
        <w:t>Summary of email discussions [114-R18-38.213-NR_redcap_enh]</w:t>
      </w:r>
      <w:r w:rsidR="001D2640">
        <w:rPr>
          <w:rFonts w:eastAsiaTheme="minorEastAsia"/>
          <w:sz w:val="21"/>
          <w:szCs w:val="21"/>
        </w:rPr>
        <w:tab/>
        <w:t>Samsung</w:t>
      </w:r>
    </w:p>
    <w:p w14:paraId="75E80F90" w14:textId="5C3A50BF" w:rsidR="007B4F4D" w:rsidRPr="0027610D" w:rsidRDefault="007B4F4D">
      <w:pPr>
        <w:rPr>
          <w:rFonts w:eastAsia="Times New Roman"/>
          <w:sz w:val="21"/>
          <w:szCs w:val="21"/>
        </w:rPr>
      </w:pPr>
    </w:p>
    <w:sectPr w:rsidR="007B4F4D" w:rsidRPr="0027610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E8D3A" w14:textId="77777777" w:rsidR="00756A6A" w:rsidRDefault="00756A6A" w:rsidP="00FE4763">
      <w:pPr>
        <w:spacing w:after="120"/>
      </w:pPr>
      <w:r>
        <w:separator/>
      </w:r>
    </w:p>
  </w:endnote>
  <w:endnote w:type="continuationSeparator" w:id="0">
    <w:p w14:paraId="1178EEC7" w14:textId="77777777" w:rsidR="00756A6A" w:rsidRDefault="00756A6A" w:rsidP="00FE4763">
      <w:pPr>
        <w:spacing w:after="120"/>
      </w:pPr>
      <w:r>
        <w:continuationSeparator/>
      </w:r>
    </w:p>
  </w:endnote>
  <w:endnote w:type="continuationNotice" w:id="1">
    <w:p w14:paraId="5A4B8E84" w14:textId="77777777" w:rsidR="00756A6A" w:rsidRDefault="00756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61085" w14:textId="77777777" w:rsidR="00756A6A" w:rsidRDefault="00756A6A" w:rsidP="00AF42B7">
      <w:pPr>
        <w:spacing w:after="120"/>
      </w:pPr>
      <w:r>
        <w:separator/>
      </w:r>
    </w:p>
  </w:footnote>
  <w:footnote w:type="continuationSeparator" w:id="0">
    <w:p w14:paraId="156F2212" w14:textId="77777777" w:rsidR="00756A6A" w:rsidRDefault="00756A6A" w:rsidP="00FE4763">
      <w:pPr>
        <w:spacing w:after="120"/>
      </w:pPr>
      <w:r>
        <w:continuationSeparator/>
      </w:r>
    </w:p>
  </w:footnote>
  <w:footnote w:type="continuationNotice" w:id="1">
    <w:p w14:paraId="79E28B91" w14:textId="77777777" w:rsidR="00756A6A" w:rsidRDefault="00756A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A3542"/>
    <w:multiLevelType w:val="hybridMultilevel"/>
    <w:tmpl w:val="BEE0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B32BB"/>
    <w:multiLevelType w:val="hybridMultilevel"/>
    <w:tmpl w:val="BB7AA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D0F6C"/>
    <w:multiLevelType w:val="hybridMultilevel"/>
    <w:tmpl w:val="A384A4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66552"/>
    <w:multiLevelType w:val="hybridMultilevel"/>
    <w:tmpl w:val="855E11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74313"/>
    <w:multiLevelType w:val="hybridMultilevel"/>
    <w:tmpl w:val="F00C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27A29"/>
    <w:multiLevelType w:val="hybridMultilevel"/>
    <w:tmpl w:val="AA38D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D327F"/>
    <w:multiLevelType w:val="hybridMultilevel"/>
    <w:tmpl w:val="9C4A4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456AB"/>
    <w:multiLevelType w:val="hybridMultilevel"/>
    <w:tmpl w:val="5BC29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8A2D71"/>
    <w:multiLevelType w:val="hybridMultilevel"/>
    <w:tmpl w:val="573E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2" w15:restartNumberingAfterBreak="0">
    <w:nsid w:val="364825BA"/>
    <w:multiLevelType w:val="hybridMultilevel"/>
    <w:tmpl w:val="17FEB7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15157"/>
    <w:multiLevelType w:val="hybridMultilevel"/>
    <w:tmpl w:val="604E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442E6641"/>
    <w:multiLevelType w:val="hybridMultilevel"/>
    <w:tmpl w:val="2EE0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64E33"/>
    <w:multiLevelType w:val="hybridMultilevel"/>
    <w:tmpl w:val="9C62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E376D"/>
    <w:multiLevelType w:val="hybridMultilevel"/>
    <w:tmpl w:val="14F68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3637D"/>
    <w:multiLevelType w:val="hybridMultilevel"/>
    <w:tmpl w:val="07C0D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E4510E"/>
    <w:multiLevelType w:val="hybridMultilevel"/>
    <w:tmpl w:val="874012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2A717F"/>
    <w:multiLevelType w:val="multilevel"/>
    <w:tmpl w:val="762A71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1A1D0"/>
    <w:multiLevelType w:val="hybridMultilevel"/>
    <w:tmpl w:val="C24A2410"/>
    <w:lvl w:ilvl="0" w:tplc="E68C0BB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7E8460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C8D073A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5D0440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0147C46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09CAF0F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E1A2AD5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AE9C12B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32DA4DA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A59E4"/>
    <w:multiLevelType w:val="hybridMultilevel"/>
    <w:tmpl w:val="8028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2205B"/>
    <w:multiLevelType w:val="hybridMultilevel"/>
    <w:tmpl w:val="B1F6A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224366">
    <w:abstractNumId w:val="25"/>
  </w:num>
  <w:num w:numId="2" w16cid:durableId="1513642257">
    <w:abstractNumId w:val="11"/>
  </w:num>
  <w:num w:numId="3" w16cid:durableId="1699694393">
    <w:abstractNumId w:val="14"/>
  </w:num>
  <w:num w:numId="4" w16cid:durableId="1190603776">
    <w:abstractNumId w:val="1"/>
  </w:num>
  <w:num w:numId="5" w16cid:durableId="646202377">
    <w:abstractNumId w:val="0"/>
    <w:lvlOverride w:ilvl="0">
      <w:startOverride w:val="1"/>
    </w:lvlOverride>
  </w:num>
  <w:num w:numId="6" w16cid:durableId="2056810244">
    <w:abstractNumId w:val="23"/>
  </w:num>
  <w:num w:numId="7" w16cid:durableId="746849674">
    <w:abstractNumId w:val="22"/>
  </w:num>
  <w:num w:numId="8" w16cid:durableId="833953936">
    <w:abstractNumId w:val="20"/>
  </w:num>
  <w:num w:numId="9" w16cid:durableId="1481389660">
    <w:abstractNumId w:val="10"/>
  </w:num>
  <w:num w:numId="10" w16cid:durableId="1257322137">
    <w:abstractNumId w:val="13"/>
  </w:num>
  <w:num w:numId="11" w16cid:durableId="133832668">
    <w:abstractNumId w:val="19"/>
  </w:num>
  <w:num w:numId="12" w16cid:durableId="1713967386">
    <w:abstractNumId w:val="15"/>
  </w:num>
  <w:num w:numId="13" w16cid:durableId="1619527898">
    <w:abstractNumId w:val="6"/>
  </w:num>
  <w:num w:numId="14" w16cid:durableId="200213068">
    <w:abstractNumId w:val="24"/>
  </w:num>
  <w:num w:numId="15" w16cid:durableId="822507428">
    <w:abstractNumId w:val="17"/>
  </w:num>
  <w:num w:numId="16" w16cid:durableId="661156112">
    <w:abstractNumId w:val="27"/>
  </w:num>
  <w:num w:numId="17" w16cid:durableId="2103137697">
    <w:abstractNumId w:val="16"/>
  </w:num>
  <w:num w:numId="18" w16cid:durableId="1132333551">
    <w:abstractNumId w:val="7"/>
  </w:num>
  <w:num w:numId="19" w16cid:durableId="1067454238">
    <w:abstractNumId w:val="8"/>
  </w:num>
  <w:num w:numId="20" w16cid:durableId="1450323015">
    <w:abstractNumId w:val="18"/>
  </w:num>
  <w:num w:numId="21" w16cid:durableId="452135187">
    <w:abstractNumId w:val="3"/>
  </w:num>
  <w:num w:numId="22" w16cid:durableId="1955749569">
    <w:abstractNumId w:val="2"/>
  </w:num>
  <w:num w:numId="23" w16cid:durableId="704863915">
    <w:abstractNumId w:val="26"/>
  </w:num>
  <w:num w:numId="24" w16cid:durableId="1767655092">
    <w:abstractNumId w:val="5"/>
  </w:num>
  <w:num w:numId="25" w16cid:durableId="1709988573">
    <w:abstractNumId w:val="4"/>
  </w:num>
  <w:num w:numId="26" w16cid:durableId="46686049">
    <w:abstractNumId w:val="21"/>
  </w:num>
  <w:num w:numId="27" w16cid:durableId="593786468">
    <w:abstractNumId w:val="9"/>
  </w:num>
  <w:num w:numId="28" w16cid:durableId="70452907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E9A"/>
    <w:rsid w:val="00000E02"/>
    <w:rsid w:val="00001533"/>
    <w:rsid w:val="00001896"/>
    <w:rsid w:val="000019AE"/>
    <w:rsid w:val="00001B3C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8E9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2F5F"/>
    <w:rsid w:val="0001323E"/>
    <w:rsid w:val="000135D3"/>
    <w:rsid w:val="00014B35"/>
    <w:rsid w:val="00015743"/>
    <w:rsid w:val="0001575F"/>
    <w:rsid w:val="000159F4"/>
    <w:rsid w:val="00015D2E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17962"/>
    <w:rsid w:val="00020584"/>
    <w:rsid w:val="0002082D"/>
    <w:rsid w:val="00020AE3"/>
    <w:rsid w:val="00020DA0"/>
    <w:rsid w:val="000223F3"/>
    <w:rsid w:val="00022748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4FE"/>
    <w:rsid w:val="00027F2C"/>
    <w:rsid w:val="00027FEF"/>
    <w:rsid w:val="00030B50"/>
    <w:rsid w:val="00030BD1"/>
    <w:rsid w:val="00030CAE"/>
    <w:rsid w:val="00030ED7"/>
    <w:rsid w:val="000313AF"/>
    <w:rsid w:val="00031445"/>
    <w:rsid w:val="00031DCE"/>
    <w:rsid w:val="000324BD"/>
    <w:rsid w:val="00032B25"/>
    <w:rsid w:val="00032F6F"/>
    <w:rsid w:val="00034587"/>
    <w:rsid w:val="00034B49"/>
    <w:rsid w:val="0003518E"/>
    <w:rsid w:val="000351CF"/>
    <w:rsid w:val="00035534"/>
    <w:rsid w:val="0003568D"/>
    <w:rsid w:val="000356B1"/>
    <w:rsid w:val="000362C1"/>
    <w:rsid w:val="000366FD"/>
    <w:rsid w:val="00036BEF"/>
    <w:rsid w:val="00036CE1"/>
    <w:rsid w:val="00036F61"/>
    <w:rsid w:val="00037A4E"/>
    <w:rsid w:val="00037D18"/>
    <w:rsid w:val="00037F10"/>
    <w:rsid w:val="00040370"/>
    <w:rsid w:val="000405A1"/>
    <w:rsid w:val="00040D1F"/>
    <w:rsid w:val="000414EB"/>
    <w:rsid w:val="00041BEC"/>
    <w:rsid w:val="00042C8D"/>
    <w:rsid w:val="00042CA5"/>
    <w:rsid w:val="000430D1"/>
    <w:rsid w:val="00043600"/>
    <w:rsid w:val="00044BB5"/>
    <w:rsid w:val="00045276"/>
    <w:rsid w:val="00045B00"/>
    <w:rsid w:val="00045F77"/>
    <w:rsid w:val="0004631F"/>
    <w:rsid w:val="00046884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323"/>
    <w:rsid w:val="00060460"/>
    <w:rsid w:val="0006080D"/>
    <w:rsid w:val="00060A93"/>
    <w:rsid w:val="00061789"/>
    <w:rsid w:val="00062849"/>
    <w:rsid w:val="00062E9B"/>
    <w:rsid w:val="00063550"/>
    <w:rsid w:val="00063A31"/>
    <w:rsid w:val="00063FB7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5E9"/>
    <w:rsid w:val="0007293D"/>
    <w:rsid w:val="00072E74"/>
    <w:rsid w:val="0007300C"/>
    <w:rsid w:val="0007384B"/>
    <w:rsid w:val="000740EA"/>
    <w:rsid w:val="00074394"/>
    <w:rsid w:val="00075937"/>
    <w:rsid w:val="00075D3F"/>
    <w:rsid w:val="0007677A"/>
    <w:rsid w:val="0007773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DB2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199D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0A9"/>
    <w:rsid w:val="00097154"/>
    <w:rsid w:val="000A00EB"/>
    <w:rsid w:val="000A04B1"/>
    <w:rsid w:val="000A06EB"/>
    <w:rsid w:val="000A0D47"/>
    <w:rsid w:val="000A0F08"/>
    <w:rsid w:val="000A1B8F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A5E"/>
    <w:rsid w:val="000C0F17"/>
    <w:rsid w:val="000C19A3"/>
    <w:rsid w:val="000C2C89"/>
    <w:rsid w:val="000C3037"/>
    <w:rsid w:val="000C327D"/>
    <w:rsid w:val="000C3337"/>
    <w:rsid w:val="000C3C5B"/>
    <w:rsid w:val="000C43D9"/>
    <w:rsid w:val="000C492B"/>
    <w:rsid w:val="000C5AFD"/>
    <w:rsid w:val="000C5CBF"/>
    <w:rsid w:val="000C6631"/>
    <w:rsid w:val="000C6E5F"/>
    <w:rsid w:val="000C729B"/>
    <w:rsid w:val="000C77B9"/>
    <w:rsid w:val="000D0069"/>
    <w:rsid w:val="000D00E9"/>
    <w:rsid w:val="000D03A0"/>
    <w:rsid w:val="000D05D9"/>
    <w:rsid w:val="000D0B29"/>
    <w:rsid w:val="000D0E29"/>
    <w:rsid w:val="000D1848"/>
    <w:rsid w:val="000D2C5C"/>
    <w:rsid w:val="000D31AD"/>
    <w:rsid w:val="000D35B9"/>
    <w:rsid w:val="000D400A"/>
    <w:rsid w:val="000D4071"/>
    <w:rsid w:val="000D436E"/>
    <w:rsid w:val="000D52BE"/>
    <w:rsid w:val="000D5907"/>
    <w:rsid w:val="000D5A19"/>
    <w:rsid w:val="000D78B1"/>
    <w:rsid w:val="000D7AE4"/>
    <w:rsid w:val="000E0615"/>
    <w:rsid w:val="000E0E23"/>
    <w:rsid w:val="000E1112"/>
    <w:rsid w:val="000E1220"/>
    <w:rsid w:val="000E1AC1"/>
    <w:rsid w:val="000E1C06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88E"/>
    <w:rsid w:val="000E5A32"/>
    <w:rsid w:val="000E6270"/>
    <w:rsid w:val="000E795D"/>
    <w:rsid w:val="000E7DB6"/>
    <w:rsid w:val="000F01B8"/>
    <w:rsid w:val="000F0290"/>
    <w:rsid w:val="000F06EF"/>
    <w:rsid w:val="000F08C1"/>
    <w:rsid w:val="000F09A3"/>
    <w:rsid w:val="000F0B30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6C8F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D15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0A12"/>
    <w:rsid w:val="00120A2C"/>
    <w:rsid w:val="00121B6D"/>
    <w:rsid w:val="00121D2F"/>
    <w:rsid w:val="001227D0"/>
    <w:rsid w:val="00122933"/>
    <w:rsid w:val="00122967"/>
    <w:rsid w:val="0012304B"/>
    <w:rsid w:val="0012310A"/>
    <w:rsid w:val="001232C4"/>
    <w:rsid w:val="0012421E"/>
    <w:rsid w:val="001242E3"/>
    <w:rsid w:val="00124349"/>
    <w:rsid w:val="00124625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E9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2B0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CD9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9AB"/>
    <w:rsid w:val="00153BB6"/>
    <w:rsid w:val="0015460D"/>
    <w:rsid w:val="0015469A"/>
    <w:rsid w:val="00154A02"/>
    <w:rsid w:val="00154E23"/>
    <w:rsid w:val="00154F0E"/>
    <w:rsid w:val="001550D3"/>
    <w:rsid w:val="0015526D"/>
    <w:rsid w:val="0015566B"/>
    <w:rsid w:val="00155956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9B2"/>
    <w:rsid w:val="00163F3F"/>
    <w:rsid w:val="00164153"/>
    <w:rsid w:val="0016552E"/>
    <w:rsid w:val="001655A6"/>
    <w:rsid w:val="001662C1"/>
    <w:rsid w:val="00166510"/>
    <w:rsid w:val="00166722"/>
    <w:rsid w:val="00166ABA"/>
    <w:rsid w:val="00166E1C"/>
    <w:rsid w:val="00166E1F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B06"/>
    <w:rsid w:val="00171D35"/>
    <w:rsid w:val="001721FC"/>
    <w:rsid w:val="0017221C"/>
    <w:rsid w:val="001727DC"/>
    <w:rsid w:val="00174138"/>
    <w:rsid w:val="00174D68"/>
    <w:rsid w:val="0017503E"/>
    <w:rsid w:val="001757BE"/>
    <w:rsid w:val="00175DF0"/>
    <w:rsid w:val="00176007"/>
    <w:rsid w:val="00176409"/>
    <w:rsid w:val="0017652C"/>
    <w:rsid w:val="0017688C"/>
    <w:rsid w:val="00176C89"/>
    <w:rsid w:val="00177296"/>
    <w:rsid w:val="00177539"/>
    <w:rsid w:val="00177742"/>
    <w:rsid w:val="00177877"/>
    <w:rsid w:val="00177D86"/>
    <w:rsid w:val="00177DD2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386"/>
    <w:rsid w:val="00182879"/>
    <w:rsid w:val="00182D59"/>
    <w:rsid w:val="00182FC2"/>
    <w:rsid w:val="0018527B"/>
    <w:rsid w:val="00185567"/>
    <w:rsid w:val="0018567D"/>
    <w:rsid w:val="001869F9"/>
    <w:rsid w:val="001877A0"/>
    <w:rsid w:val="00190036"/>
    <w:rsid w:val="001900B8"/>
    <w:rsid w:val="0019091A"/>
    <w:rsid w:val="00190EA1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63B"/>
    <w:rsid w:val="001A475B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035"/>
    <w:rsid w:val="001B6D59"/>
    <w:rsid w:val="001B6DA8"/>
    <w:rsid w:val="001B70F8"/>
    <w:rsid w:val="001C0514"/>
    <w:rsid w:val="001C0A73"/>
    <w:rsid w:val="001C0EB7"/>
    <w:rsid w:val="001C145A"/>
    <w:rsid w:val="001C1901"/>
    <w:rsid w:val="001C1DBB"/>
    <w:rsid w:val="001C2B30"/>
    <w:rsid w:val="001C30B6"/>
    <w:rsid w:val="001C31B2"/>
    <w:rsid w:val="001C323B"/>
    <w:rsid w:val="001C42CF"/>
    <w:rsid w:val="001C5375"/>
    <w:rsid w:val="001C5BFF"/>
    <w:rsid w:val="001C60B4"/>
    <w:rsid w:val="001C6F6A"/>
    <w:rsid w:val="001C7262"/>
    <w:rsid w:val="001C7611"/>
    <w:rsid w:val="001C7D9E"/>
    <w:rsid w:val="001C7DA5"/>
    <w:rsid w:val="001D032E"/>
    <w:rsid w:val="001D0D15"/>
    <w:rsid w:val="001D25C3"/>
    <w:rsid w:val="001D2640"/>
    <w:rsid w:val="001D27DC"/>
    <w:rsid w:val="001D2DAB"/>
    <w:rsid w:val="001D2EF7"/>
    <w:rsid w:val="001D328F"/>
    <w:rsid w:val="001D3B0A"/>
    <w:rsid w:val="001D3B74"/>
    <w:rsid w:val="001D4408"/>
    <w:rsid w:val="001D46FA"/>
    <w:rsid w:val="001D4DC4"/>
    <w:rsid w:val="001D5147"/>
    <w:rsid w:val="001D56CB"/>
    <w:rsid w:val="001D5BB7"/>
    <w:rsid w:val="001D5CA2"/>
    <w:rsid w:val="001D6089"/>
    <w:rsid w:val="001D6BD2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6E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2A1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0FCC"/>
    <w:rsid w:val="0021100B"/>
    <w:rsid w:val="0021123B"/>
    <w:rsid w:val="002114CA"/>
    <w:rsid w:val="00211633"/>
    <w:rsid w:val="00212625"/>
    <w:rsid w:val="00212D1E"/>
    <w:rsid w:val="002132DF"/>
    <w:rsid w:val="00213881"/>
    <w:rsid w:val="002138DC"/>
    <w:rsid w:val="00213F90"/>
    <w:rsid w:val="00214091"/>
    <w:rsid w:val="0021436E"/>
    <w:rsid w:val="00214D8C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57A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2AA"/>
    <w:rsid w:val="002248D1"/>
    <w:rsid w:val="00225765"/>
    <w:rsid w:val="00225813"/>
    <w:rsid w:val="0022581D"/>
    <w:rsid w:val="00225EF2"/>
    <w:rsid w:val="0022614B"/>
    <w:rsid w:val="00226432"/>
    <w:rsid w:val="002265DB"/>
    <w:rsid w:val="00226BD9"/>
    <w:rsid w:val="00226CCB"/>
    <w:rsid w:val="0022773C"/>
    <w:rsid w:val="002301BD"/>
    <w:rsid w:val="00230409"/>
    <w:rsid w:val="002304D3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35A4"/>
    <w:rsid w:val="00233CF7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B4C"/>
    <w:rsid w:val="00242C66"/>
    <w:rsid w:val="00243198"/>
    <w:rsid w:val="00243229"/>
    <w:rsid w:val="00243A99"/>
    <w:rsid w:val="00244801"/>
    <w:rsid w:val="00245AF1"/>
    <w:rsid w:val="00245B24"/>
    <w:rsid w:val="00245B73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620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4B9D"/>
    <w:rsid w:val="0026528F"/>
    <w:rsid w:val="00265A31"/>
    <w:rsid w:val="00265D6C"/>
    <w:rsid w:val="00266869"/>
    <w:rsid w:val="002670EC"/>
    <w:rsid w:val="0026731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0B3D"/>
    <w:rsid w:val="002810A8"/>
    <w:rsid w:val="00281C23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6EB5"/>
    <w:rsid w:val="0028717F"/>
    <w:rsid w:val="00287480"/>
    <w:rsid w:val="002878EC"/>
    <w:rsid w:val="002879B8"/>
    <w:rsid w:val="0029092A"/>
    <w:rsid w:val="002909CE"/>
    <w:rsid w:val="00290FF3"/>
    <w:rsid w:val="002910CF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3BF"/>
    <w:rsid w:val="00294589"/>
    <w:rsid w:val="002945E4"/>
    <w:rsid w:val="0029499B"/>
    <w:rsid w:val="00294C1E"/>
    <w:rsid w:val="00294D71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0EB3"/>
    <w:rsid w:val="002A1696"/>
    <w:rsid w:val="002A237C"/>
    <w:rsid w:val="002A2794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0B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0A1"/>
    <w:rsid w:val="002B461F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05E"/>
    <w:rsid w:val="002D1C48"/>
    <w:rsid w:val="002D227D"/>
    <w:rsid w:val="002D23F4"/>
    <w:rsid w:val="002D2664"/>
    <w:rsid w:val="002D284D"/>
    <w:rsid w:val="002D2893"/>
    <w:rsid w:val="002D2966"/>
    <w:rsid w:val="002D2A15"/>
    <w:rsid w:val="002D2AF9"/>
    <w:rsid w:val="002D3D16"/>
    <w:rsid w:val="002D482E"/>
    <w:rsid w:val="002D4A74"/>
    <w:rsid w:val="002D4E56"/>
    <w:rsid w:val="002D5150"/>
    <w:rsid w:val="002D5816"/>
    <w:rsid w:val="002D5A29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79E"/>
    <w:rsid w:val="002E0E62"/>
    <w:rsid w:val="002E1DE1"/>
    <w:rsid w:val="002E235D"/>
    <w:rsid w:val="002E2731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45A"/>
    <w:rsid w:val="002E6C46"/>
    <w:rsid w:val="002E6D6B"/>
    <w:rsid w:val="002E72BF"/>
    <w:rsid w:val="002E7697"/>
    <w:rsid w:val="002E7783"/>
    <w:rsid w:val="002E77C3"/>
    <w:rsid w:val="002E7D3D"/>
    <w:rsid w:val="002F0901"/>
    <w:rsid w:val="002F0D6E"/>
    <w:rsid w:val="002F13CA"/>
    <w:rsid w:val="002F1960"/>
    <w:rsid w:val="002F19C4"/>
    <w:rsid w:val="002F24F1"/>
    <w:rsid w:val="002F2891"/>
    <w:rsid w:val="002F2B15"/>
    <w:rsid w:val="002F2F7F"/>
    <w:rsid w:val="002F382D"/>
    <w:rsid w:val="002F3B66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3D96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5E78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94E"/>
    <w:rsid w:val="00311B27"/>
    <w:rsid w:val="00311D79"/>
    <w:rsid w:val="00311DEB"/>
    <w:rsid w:val="00312E74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EDF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94F"/>
    <w:rsid w:val="00323B3B"/>
    <w:rsid w:val="003248AC"/>
    <w:rsid w:val="00324AAD"/>
    <w:rsid w:val="00324B66"/>
    <w:rsid w:val="00325030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27DF0"/>
    <w:rsid w:val="00330722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0FB3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5A5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45F"/>
    <w:rsid w:val="00353508"/>
    <w:rsid w:val="00353987"/>
    <w:rsid w:val="00353FE3"/>
    <w:rsid w:val="003542AD"/>
    <w:rsid w:val="003547D7"/>
    <w:rsid w:val="00354A1D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D88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66764"/>
    <w:rsid w:val="0037129B"/>
    <w:rsid w:val="00371FB5"/>
    <w:rsid w:val="00372C99"/>
    <w:rsid w:val="00372D83"/>
    <w:rsid w:val="00372FBA"/>
    <w:rsid w:val="00373BE9"/>
    <w:rsid w:val="00373E28"/>
    <w:rsid w:val="003745E6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AA4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745"/>
    <w:rsid w:val="003868F5"/>
    <w:rsid w:val="003873C7"/>
    <w:rsid w:val="00387DA4"/>
    <w:rsid w:val="00387E60"/>
    <w:rsid w:val="0039084C"/>
    <w:rsid w:val="00390A4E"/>
    <w:rsid w:val="003917D8"/>
    <w:rsid w:val="00391E8F"/>
    <w:rsid w:val="00392057"/>
    <w:rsid w:val="003923AB"/>
    <w:rsid w:val="00393242"/>
    <w:rsid w:val="00393D8A"/>
    <w:rsid w:val="00393E9A"/>
    <w:rsid w:val="00393F49"/>
    <w:rsid w:val="00394C85"/>
    <w:rsid w:val="00394D4C"/>
    <w:rsid w:val="00394F3D"/>
    <w:rsid w:val="00395190"/>
    <w:rsid w:val="003951E1"/>
    <w:rsid w:val="0039550F"/>
    <w:rsid w:val="003959BB"/>
    <w:rsid w:val="00395E0C"/>
    <w:rsid w:val="003961BE"/>
    <w:rsid w:val="00396CAE"/>
    <w:rsid w:val="003974AE"/>
    <w:rsid w:val="0039764C"/>
    <w:rsid w:val="00397856"/>
    <w:rsid w:val="00397999"/>
    <w:rsid w:val="00399019"/>
    <w:rsid w:val="003A0847"/>
    <w:rsid w:val="003A119B"/>
    <w:rsid w:val="003A222C"/>
    <w:rsid w:val="003A245B"/>
    <w:rsid w:val="003A2484"/>
    <w:rsid w:val="003A2AE8"/>
    <w:rsid w:val="003A3020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0CE5"/>
    <w:rsid w:val="003C19E6"/>
    <w:rsid w:val="003C1DED"/>
    <w:rsid w:val="003C2311"/>
    <w:rsid w:val="003C2477"/>
    <w:rsid w:val="003C2664"/>
    <w:rsid w:val="003C3268"/>
    <w:rsid w:val="003C38D5"/>
    <w:rsid w:val="003C3A02"/>
    <w:rsid w:val="003C4076"/>
    <w:rsid w:val="003C445C"/>
    <w:rsid w:val="003C512D"/>
    <w:rsid w:val="003C5537"/>
    <w:rsid w:val="003C5722"/>
    <w:rsid w:val="003C5CE0"/>
    <w:rsid w:val="003C64E5"/>
    <w:rsid w:val="003C699F"/>
    <w:rsid w:val="003C6C7C"/>
    <w:rsid w:val="003C717F"/>
    <w:rsid w:val="003C7493"/>
    <w:rsid w:val="003C7FE3"/>
    <w:rsid w:val="003D0028"/>
    <w:rsid w:val="003D0297"/>
    <w:rsid w:val="003D0F93"/>
    <w:rsid w:val="003D1600"/>
    <w:rsid w:val="003D168D"/>
    <w:rsid w:val="003D2727"/>
    <w:rsid w:val="003D3155"/>
    <w:rsid w:val="003D3356"/>
    <w:rsid w:val="003D38FF"/>
    <w:rsid w:val="003D3CF3"/>
    <w:rsid w:val="003D4740"/>
    <w:rsid w:val="003D5273"/>
    <w:rsid w:val="003D55F7"/>
    <w:rsid w:val="003D5E14"/>
    <w:rsid w:val="003D6ABB"/>
    <w:rsid w:val="003D6D4D"/>
    <w:rsid w:val="003D6FA3"/>
    <w:rsid w:val="003D71D0"/>
    <w:rsid w:val="003D72CD"/>
    <w:rsid w:val="003D7401"/>
    <w:rsid w:val="003D7B0C"/>
    <w:rsid w:val="003D7D55"/>
    <w:rsid w:val="003D9C3C"/>
    <w:rsid w:val="003E0132"/>
    <w:rsid w:val="003E055A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2C8F"/>
    <w:rsid w:val="003E30E4"/>
    <w:rsid w:val="003E360E"/>
    <w:rsid w:val="003E3F30"/>
    <w:rsid w:val="003E4D85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99E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656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7AD"/>
    <w:rsid w:val="00403AB6"/>
    <w:rsid w:val="00405144"/>
    <w:rsid w:val="00405434"/>
    <w:rsid w:val="004056AE"/>
    <w:rsid w:val="00405FA8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68D"/>
    <w:rsid w:val="00421A9D"/>
    <w:rsid w:val="00422BAA"/>
    <w:rsid w:val="00422DD4"/>
    <w:rsid w:val="00423CA0"/>
    <w:rsid w:val="004244CE"/>
    <w:rsid w:val="004249D7"/>
    <w:rsid w:val="00424BB8"/>
    <w:rsid w:val="00424F13"/>
    <w:rsid w:val="00425031"/>
    <w:rsid w:val="00425741"/>
    <w:rsid w:val="00426764"/>
    <w:rsid w:val="00426FD1"/>
    <w:rsid w:val="00427222"/>
    <w:rsid w:val="0042741C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1F13"/>
    <w:rsid w:val="004321D8"/>
    <w:rsid w:val="00432B84"/>
    <w:rsid w:val="00433397"/>
    <w:rsid w:val="00433C8E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853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6B2A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991"/>
    <w:rsid w:val="00452D20"/>
    <w:rsid w:val="00452DEE"/>
    <w:rsid w:val="0045338D"/>
    <w:rsid w:val="004539C5"/>
    <w:rsid w:val="00453A60"/>
    <w:rsid w:val="00453FDC"/>
    <w:rsid w:val="00454A42"/>
    <w:rsid w:val="0045539E"/>
    <w:rsid w:val="00455AAF"/>
    <w:rsid w:val="00455C25"/>
    <w:rsid w:val="00455C4E"/>
    <w:rsid w:val="00455FF6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714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1AF"/>
    <w:rsid w:val="004742C9"/>
    <w:rsid w:val="004743C8"/>
    <w:rsid w:val="00474435"/>
    <w:rsid w:val="004745A0"/>
    <w:rsid w:val="00474724"/>
    <w:rsid w:val="004749BA"/>
    <w:rsid w:val="00474A60"/>
    <w:rsid w:val="00474C2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CF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0E"/>
    <w:rsid w:val="00492FBD"/>
    <w:rsid w:val="00493627"/>
    <w:rsid w:val="0049391D"/>
    <w:rsid w:val="00493A28"/>
    <w:rsid w:val="00493B94"/>
    <w:rsid w:val="004944B0"/>
    <w:rsid w:val="00494682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2156"/>
    <w:rsid w:val="004A22F0"/>
    <w:rsid w:val="004A3623"/>
    <w:rsid w:val="004A39DB"/>
    <w:rsid w:val="004A3CA5"/>
    <w:rsid w:val="004A4563"/>
    <w:rsid w:val="004A4FD3"/>
    <w:rsid w:val="004A5530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130"/>
    <w:rsid w:val="004B3523"/>
    <w:rsid w:val="004B368B"/>
    <w:rsid w:val="004B3D6D"/>
    <w:rsid w:val="004B3FFA"/>
    <w:rsid w:val="004B42A9"/>
    <w:rsid w:val="004B46D4"/>
    <w:rsid w:val="004B4A01"/>
    <w:rsid w:val="004B531E"/>
    <w:rsid w:val="004B54B6"/>
    <w:rsid w:val="004B57D9"/>
    <w:rsid w:val="004B61A3"/>
    <w:rsid w:val="004B6336"/>
    <w:rsid w:val="004B6386"/>
    <w:rsid w:val="004B6DC3"/>
    <w:rsid w:val="004B6FBF"/>
    <w:rsid w:val="004B710A"/>
    <w:rsid w:val="004B7711"/>
    <w:rsid w:val="004C0762"/>
    <w:rsid w:val="004C0D49"/>
    <w:rsid w:val="004C18A0"/>
    <w:rsid w:val="004C1976"/>
    <w:rsid w:val="004C1F20"/>
    <w:rsid w:val="004C2067"/>
    <w:rsid w:val="004C26D1"/>
    <w:rsid w:val="004C292A"/>
    <w:rsid w:val="004C2C23"/>
    <w:rsid w:val="004C31FD"/>
    <w:rsid w:val="004C3462"/>
    <w:rsid w:val="004C380F"/>
    <w:rsid w:val="004C3A07"/>
    <w:rsid w:val="004C4361"/>
    <w:rsid w:val="004C4710"/>
    <w:rsid w:val="004C4A5A"/>
    <w:rsid w:val="004C4CE4"/>
    <w:rsid w:val="004C5182"/>
    <w:rsid w:val="004C583A"/>
    <w:rsid w:val="004C58D9"/>
    <w:rsid w:val="004C5E62"/>
    <w:rsid w:val="004C5EB3"/>
    <w:rsid w:val="004C6089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38A"/>
    <w:rsid w:val="004D3E41"/>
    <w:rsid w:val="004D4913"/>
    <w:rsid w:val="004D4AF0"/>
    <w:rsid w:val="004D4DAE"/>
    <w:rsid w:val="004D568C"/>
    <w:rsid w:val="004D5AE1"/>
    <w:rsid w:val="004D5B86"/>
    <w:rsid w:val="004D61CC"/>
    <w:rsid w:val="004D65C9"/>
    <w:rsid w:val="004D7127"/>
    <w:rsid w:val="004D7663"/>
    <w:rsid w:val="004D767E"/>
    <w:rsid w:val="004D77E9"/>
    <w:rsid w:val="004E05EF"/>
    <w:rsid w:val="004E09B1"/>
    <w:rsid w:val="004E12C0"/>
    <w:rsid w:val="004E135E"/>
    <w:rsid w:val="004E26EA"/>
    <w:rsid w:val="004E2AE5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7F5"/>
    <w:rsid w:val="004E6D2F"/>
    <w:rsid w:val="004E7822"/>
    <w:rsid w:val="004F0B6D"/>
    <w:rsid w:val="004F17C9"/>
    <w:rsid w:val="004F19D6"/>
    <w:rsid w:val="004F2D9C"/>
    <w:rsid w:val="004F2E1F"/>
    <w:rsid w:val="004F36CF"/>
    <w:rsid w:val="004F43C6"/>
    <w:rsid w:val="004F474F"/>
    <w:rsid w:val="004F4755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63C"/>
    <w:rsid w:val="004F7CA2"/>
    <w:rsid w:val="004F7D6C"/>
    <w:rsid w:val="004F7E55"/>
    <w:rsid w:val="004F7E6B"/>
    <w:rsid w:val="00500553"/>
    <w:rsid w:val="00500A71"/>
    <w:rsid w:val="00500B0A"/>
    <w:rsid w:val="005010F1"/>
    <w:rsid w:val="00501A92"/>
    <w:rsid w:val="00501D7A"/>
    <w:rsid w:val="0050240E"/>
    <w:rsid w:val="00502965"/>
    <w:rsid w:val="00502CBB"/>
    <w:rsid w:val="005037F3"/>
    <w:rsid w:val="0050385D"/>
    <w:rsid w:val="0050397E"/>
    <w:rsid w:val="005058E4"/>
    <w:rsid w:val="005060AD"/>
    <w:rsid w:val="00507302"/>
    <w:rsid w:val="00507581"/>
    <w:rsid w:val="00507CF7"/>
    <w:rsid w:val="00510068"/>
    <w:rsid w:val="00510203"/>
    <w:rsid w:val="0051111A"/>
    <w:rsid w:val="00511679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17BE0"/>
    <w:rsid w:val="00520060"/>
    <w:rsid w:val="005206D3"/>
    <w:rsid w:val="00520EEC"/>
    <w:rsid w:val="00521CF2"/>
    <w:rsid w:val="0052219F"/>
    <w:rsid w:val="0052228F"/>
    <w:rsid w:val="00523365"/>
    <w:rsid w:val="00523899"/>
    <w:rsid w:val="00523943"/>
    <w:rsid w:val="0052398E"/>
    <w:rsid w:val="00523EFC"/>
    <w:rsid w:val="0052421E"/>
    <w:rsid w:val="00524652"/>
    <w:rsid w:val="00524B1C"/>
    <w:rsid w:val="00524C41"/>
    <w:rsid w:val="00525158"/>
    <w:rsid w:val="0052581D"/>
    <w:rsid w:val="00525F6E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7F3"/>
    <w:rsid w:val="00540DC9"/>
    <w:rsid w:val="00540FFE"/>
    <w:rsid w:val="005413E1"/>
    <w:rsid w:val="005416BF"/>
    <w:rsid w:val="005417C9"/>
    <w:rsid w:val="005417DF"/>
    <w:rsid w:val="00541A11"/>
    <w:rsid w:val="00541AD2"/>
    <w:rsid w:val="00541B68"/>
    <w:rsid w:val="005422AD"/>
    <w:rsid w:val="00542815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2A4D"/>
    <w:rsid w:val="00554164"/>
    <w:rsid w:val="00554CCD"/>
    <w:rsid w:val="00555252"/>
    <w:rsid w:val="00555528"/>
    <w:rsid w:val="00556971"/>
    <w:rsid w:val="00556B4E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27B4"/>
    <w:rsid w:val="00563297"/>
    <w:rsid w:val="00564260"/>
    <w:rsid w:val="00565392"/>
    <w:rsid w:val="00565E1E"/>
    <w:rsid w:val="0056645B"/>
    <w:rsid w:val="00566FBA"/>
    <w:rsid w:val="005672BF"/>
    <w:rsid w:val="00567936"/>
    <w:rsid w:val="00567F08"/>
    <w:rsid w:val="005702AB"/>
    <w:rsid w:val="00570A0C"/>
    <w:rsid w:val="0057118E"/>
    <w:rsid w:val="005713DB"/>
    <w:rsid w:val="005719E5"/>
    <w:rsid w:val="00571E57"/>
    <w:rsid w:val="00571F56"/>
    <w:rsid w:val="00573F64"/>
    <w:rsid w:val="00574AA0"/>
    <w:rsid w:val="00574EDC"/>
    <w:rsid w:val="0057535A"/>
    <w:rsid w:val="00575450"/>
    <w:rsid w:val="00576357"/>
    <w:rsid w:val="005763ED"/>
    <w:rsid w:val="00576F08"/>
    <w:rsid w:val="005770BC"/>
    <w:rsid w:val="00577D7C"/>
    <w:rsid w:val="0058005B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4E75"/>
    <w:rsid w:val="0058507B"/>
    <w:rsid w:val="0058523C"/>
    <w:rsid w:val="005852A0"/>
    <w:rsid w:val="00585B78"/>
    <w:rsid w:val="0058730F"/>
    <w:rsid w:val="00587C2E"/>
    <w:rsid w:val="00590422"/>
    <w:rsid w:val="00590893"/>
    <w:rsid w:val="00590B83"/>
    <w:rsid w:val="00590C48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1FB"/>
    <w:rsid w:val="00595944"/>
    <w:rsid w:val="00595978"/>
    <w:rsid w:val="0059617E"/>
    <w:rsid w:val="00596940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84F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23"/>
    <w:rsid w:val="005B2092"/>
    <w:rsid w:val="005B2B86"/>
    <w:rsid w:val="005B2D26"/>
    <w:rsid w:val="005B323F"/>
    <w:rsid w:val="005B36D2"/>
    <w:rsid w:val="005B3A6A"/>
    <w:rsid w:val="005B44AC"/>
    <w:rsid w:val="005B4790"/>
    <w:rsid w:val="005B49C8"/>
    <w:rsid w:val="005B4B8C"/>
    <w:rsid w:val="005B4ECE"/>
    <w:rsid w:val="005B5133"/>
    <w:rsid w:val="005B5292"/>
    <w:rsid w:val="005B5650"/>
    <w:rsid w:val="005B5991"/>
    <w:rsid w:val="005B65D5"/>
    <w:rsid w:val="005B7577"/>
    <w:rsid w:val="005B779D"/>
    <w:rsid w:val="005C0420"/>
    <w:rsid w:val="005C0C38"/>
    <w:rsid w:val="005C11C4"/>
    <w:rsid w:val="005C15F9"/>
    <w:rsid w:val="005C16F4"/>
    <w:rsid w:val="005C1952"/>
    <w:rsid w:val="005C1A01"/>
    <w:rsid w:val="005C1D55"/>
    <w:rsid w:val="005C1DD7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853"/>
    <w:rsid w:val="005C5B36"/>
    <w:rsid w:val="005C5C7A"/>
    <w:rsid w:val="005C63DB"/>
    <w:rsid w:val="005C780A"/>
    <w:rsid w:val="005D0369"/>
    <w:rsid w:val="005D0B8B"/>
    <w:rsid w:val="005D0FC1"/>
    <w:rsid w:val="005D1083"/>
    <w:rsid w:val="005D1B1F"/>
    <w:rsid w:val="005D1C89"/>
    <w:rsid w:val="005D1CA5"/>
    <w:rsid w:val="005D1E5F"/>
    <w:rsid w:val="005D206A"/>
    <w:rsid w:val="005D2951"/>
    <w:rsid w:val="005D2B2A"/>
    <w:rsid w:val="005D2E70"/>
    <w:rsid w:val="005D3AED"/>
    <w:rsid w:val="005D3FB8"/>
    <w:rsid w:val="005D41DB"/>
    <w:rsid w:val="005D41F4"/>
    <w:rsid w:val="005D4419"/>
    <w:rsid w:val="005D47CD"/>
    <w:rsid w:val="005D4908"/>
    <w:rsid w:val="005D540E"/>
    <w:rsid w:val="005D561E"/>
    <w:rsid w:val="005D57DD"/>
    <w:rsid w:val="005D597C"/>
    <w:rsid w:val="005D600F"/>
    <w:rsid w:val="005D6ADF"/>
    <w:rsid w:val="005D702C"/>
    <w:rsid w:val="005D7296"/>
    <w:rsid w:val="005D72E4"/>
    <w:rsid w:val="005D755C"/>
    <w:rsid w:val="005D7E78"/>
    <w:rsid w:val="005E06EA"/>
    <w:rsid w:val="005E0BE4"/>
    <w:rsid w:val="005E0CAB"/>
    <w:rsid w:val="005E11F7"/>
    <w:rsid w:val="005E13E6"/>
    <w:rsid w:val="005E14DE"/>
    <w:rsid w:val="005E1CA8"/>
    <w:rsid w:val="005E206A"/>
    <w:rsid w:val="005E20BA"/>
    <w:rsid w:val="005E2556"/>
    <w:rsid w:val="005E27EB"/>
    <w:rsid w:val="005E2846"/>
    <w:rsid w:val="005E2E45"/>
    <w:rsid w:val="005E31E8"/>
    <w:rsid w:val="005E37E3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BF3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7BA"/>
    <w:rsid w:val="005F6A3B"/>
    <w:rsid w:val="005F6A7C"/>
    <w:rsid w:val="005F6EAE"/>
    <w:rsid w:val="005F77D1"/>
    <w:rsid w:val="005F7E4E"/>
    <w:rsid w:val="006006D0"/>
    <w:rsid w:val="00600B3C"/>
    <w:rsid w:val="00600DFA"/>
    <w:rsid w:val="006010F2"/>
    <w:rsid w:val="00601416"/>
    <w:rsid w:val="006015BC"/>
    <w:rsid w:val="00601BF8"/>
    <w:rsid w:val="00601E5C"/>
    <w:rsid w:val="00601E67"/>
    <w:rsid w:val="006023AE"/>
    <w:rsid w:val="00602BCE"/>
    <w:rsid w:val="00602E80"/>
    <w:rsid w:val="006030F0"/>
    <w:rsid w:val="00603601"/>
    <w:rsid w:val="00603CE5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9DE"/>
    <w:rsid w:val="00605AB4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785"/>
    <w:rsid w:val="00613A1D"/>
    <w:rsid w:val="00613C37"/>
    <w:rsid w:val="0061479D"/>
    <w:rsid w:val="0061523F"/>
    <w:rsid w:val="006157C0"/>
    <w:rsid w:val="00616554"/>
    <w:rsid w:val="006166CC"/>
    <w:rsid w:val="00616A8A"/>
    <w:rsid w:val="00616B53"/>
    <w:rsid w:val="00616CE4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18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2C32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1F7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477F6"/>
    <w:rsid w:val="006505A1"/>
    <w:rsid w:val="00650856"/>
    <w:rsid w:val="0065111B"/>
    <w:rsid w:val="006516DE"/>
    <w:rsid w:val="006524A5"/>
    <w:rsid w:val="00652DBE"/>
    <w:rsid w:val="00653130"/>
    <w:rsid w:val="0065351F"/>
    <w:rsid w:val="00653569"/>
    <w:rsid w:val="00653697"/>
    <w:rsid w:val="00653CDD"/>
    <w:rsid w:val="00654A57"/>
    <w:rsid w:val="006553B6"/>
    <w:rsid w:val="006561D4"/>
    <w:rsid w:val="00656478"/>
    <w:rsid w:val="00657527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B96"/>
    <w:rsid w:val="00677E01"/>
    <w:rsid w:val="006806E1"/>
    <w:rsid w:val="00680C3F"/>
    <w:rsid w:val="006810EC"/>
    <w:rsid w:val="0068131E"/>
    <w:rsid w:val="0068148E"/>
    <w:rsid w:val="006815F8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10B"/>
    <w:rsid w:val="00697499"/>
    <w:rsid w:val="00697976"/>
    <w:rsid w:val="00697CB3"/>
    <w:rsid w:val="00697D2D"/>
    <w:rsid w:val="006A0015"/>
    <w:rsid w:val="006A0232"/>
    <w:rsid w:val="006A0891"/>
    <w:rsid w:val="006A09B0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128"/>
    <w:rsid w:val="006A4D49"/>
    <w:rsid w:val="006A54C3"/>
    <w:rsid w:val="006A5D27"/>
    <w:rsid w:val="006A5DB8"/>
    <w:rsid w:val="006A620C"/>
    <w:rsid w:val="006A642A"/>
    <w:rsid w:val="006A6D87"/>
    <w:rsid w:val="006B0252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496C"/>
    <w:rsid w:val="006B4CD0"/>
    <w:rsid w:val="006B5220"/>
    <w:rsid w:val="006B53EC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50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2646"/>
    <w:rsid w:val="006D32D0"/>
    <w:rsid w:val="006D4B5C"/>
    <w:rsid w:val="006D4D33"/>
    <w:rsid w:val="006D5468"/>
    <w:rsid w:val="006D5FF3"/>
    <w:rsid w:val="006D68EE"/>
    <w:rsid w:val="006D6E38"/>
    <w:rsid w:val="006D7678"/>
    <w:rsid w:val="006E2274"/>
    <w:rsid w:val="006E2AD7"/>
    <w:rsid w:val="006E2D56"/>
    <w:rsid w:val="006E2EA0"/>
    <w:rsid w:val="006E2FDB"/>
    <w:rsid w:val="006E35BC"/>
    <w:rsid w:val="006E3829"/>
    <w:rsid w:val="006E4163"/>
    <w:rsid w:val="006E4B48"/>
    <w:rsid w:val="006E5780"/>
    <w:rsid w:val="006E57F8"/>
    <w:rsid w:val="006E6FC5"/>
    <w:rsid w:val="006E7211"/>
    <w:rsid w:val="006E7BB2"/>
    <w:rsid w:val="006F0150"/>
    <w:rsid w:val="006F0275"/>
    <w:rsid w:val="006F0D7D"/>
    <w:rsid w:val="006F1079"/>
    <w:rsid w:val="006F2014"/>
    <w:rsid w:val="006F21F1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24A"/>
    <w:rsid w:val="006F7313"/>
    <w:rsid w:val="007000DB"/>
    <w:rsid w:val="007002B9"/>
    <w:rsid w:val="007005C3"/>
    <w:rsid w:val="0070081D"/>
    <w:rsid w:val="00700A97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1A4"/>
    <w:rsid w:val="007053B7"/>
    <w:rsid w:val="00706263"/>
    <w:rsid w:val="007063C8"/>
    <w:rsid w:val="0070726F"/>
    <w:rsid w:val="00707322"/>
    <w:rsid w:val="007073BF"/>
    <w:rsid w:val="00707730"/>
    <w:rsid w:val="0071001F"/>
    <w:rsid w:val="007100DA"/>
    <w:rsid w:val="007100F4"/>
    <w:rsid w:val="00710194"/>
    <w:rsid w:val="00710379"/>
    <w:rsid w:val="0071038A"/>
    <w:rsid w:val="00710B24"/>
    <w:rsid w:val="00711CF1"/>
    <w:rsid w:val="00711D31"/>
    <w:rsid w:val="00712425"/>
    <w:rsid w:val="00712DCE"/>
    <w:rsid w:val="007140E8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9BB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774"/>
    <w:rsid w:val="00730D42"/>
    <w:rsid w:val="007311B4"/>
    <w:rsid w:val="007312C6"/>
    <w:rsid w:val="00731303"/>
    <w:rsid w:val="00731383"/>
    <w:rsid w:val="007314B6"/>
    <w:rsid w:val="007315AA"/>
    <w:rsid w:val="007325A6"/>
    <w:rsid w:val="007325E8"/>
    <w:rsid w:val="00732DF2"/>
    <w:rsid w:val="00732DF9"/>
    <w:rsid w:val="00733035"/>
    <w:rsid w:val="007339A2"/>
    <w:rsid w:val="00733AB1"/>
    <w:rsid w:val="00733B74"/>
    <w:rsid w:val="00733C2E"/>
    <w:rsid w:val="00733D38"/>
    <w:rsid w:val="0073425A"/>
    <w:rsid w:val="00734494"/>
    <w:rsid w:val="00734B8D"/>
    <w:rsid w:val="00736489"/>
    <w:rsid w:val="007366C1"/>
    <w:rsid w:val="007368C0"/>
    <w:rsid w:val="00737AA1"/>
    <w:rsid w:val="00737CA6"/>
    <w:rsid w:val="00740D91"/>
    <w:rsid w:val="007418DE"/>
    <w:rsid w:val="00741FAA"/>
    <w:rsid w:val="00742557"/>
    <w:rsid w:val="00742642"/>
    <w:rsid w:val="0074385C"/>
    <w:rsid w:val="0074398B"/>
    <w:rsid w:val="00743A21"/>
    <w:rsid w:val="007451DC"/>
    <w:rsid w:val="0074527D"/>
    <w:rsid w:val="00745297"/>
    <w:rsid w:val="00745FAC"/>
    <w:rsid w:val="00746075"/>
    <w:rsid w:val="007462F8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3ADF"/>
    <w:rsid w:val="00754023"/>
    <w:rsid w:val="007546EF"/>
    <w:rsid w:val="00754B59"/>
    <w:rsid w:val="00754E33"/>
    <w:rsid w:val="007565AC"/>
    <w:rsid w:val="00756742"/>
    <w:rsid w:val="00756A6A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4EB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6FE1"/>
    <w:rsid w:val="00797292"/>
    <w:rsid w:val="00797F12"/>
    <w:rsid w:val="007A0550"/>
    <w:rsid w:val="007A08C3"/>
    <w:rsid w:val="007A0A17"/>
    <w:rsid w:val="007A0AF1"/>
    <w:rsid w:val="007A1D33"/>
    <w:rsid w:val="007A2550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303"/>
    <w:rsid w:val="007A7C45"/>
    <w:rsid w:val="007B01CF"/>
    <w:rsid w:val="007B0B01"/>
    <w:rsid w:val="007B0C23"/>
    <w:rsid w:val="007B1122"/>
    <w:rsid w:val="007B125C"/>
    <w:rsid w:val="007B1312"/>
    <w:rsid w:val="007B1F51"/>
    <w:rsid w:val="007B1F83"/>
    <w:rsid w:val="007B2BC0"/>
    <w:rsid w:val="007B332E"/>
    <w:rsid w:val="007B33E4"/>
    <w:rsid w:val="007B3C42"/>
    <w:rsid w:val="007B4381"/>
    <w:rsid w:val="007B4F4D"/>
    <w:rsid w:val="007B54BC"/>
    <w:rsid w:val="007B56E1"/>
    <w:rsid w:val="007B5BC1"/>
    <w:rsid w:val="007B6194"/>
    <w:rsid w:val="007B6472"/>
    <w:rsid w:val="007B6F8F"/>
    <w:rsid w:val="007B7BF4"/>
    <w:rsid w:val="007B7D80"/>
    <w:rsid w:val="007C14E9"/>
    <w:rsid w:val="007C1B08"/>
    <w:rsid w:val="007C2A9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92A"/>
    <w:rsid w:val="007C6AAB"/>
    <w:rsid w:val="007D02F5"/>
    <w:rsid w:val="007D049F"/>
    <w:rsid w:val="007D0C07"/>
    <w:rsid w:val="007D0E0D"/>
    <w:rsid w:val="007D0EF5"/>
    <w:rsid w:val="007D1497"/>
    <w:rsid w:val="007D1772"/>
    <w:rsid w:val="007D1CA2"/>
    <w:rsid w:val="007D1F01"/>
    <w:rsid w:val="007D2298"/>
    <w:rsid w:val="007D31DF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4BA1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93C"/>
    <w:rsid w:val="007F1A23"/>
    <w:rsid w:val="007F23E8"/>
    <w:rsid w:val="007F2D16"/>
    <w:rsid w:val="007F2EFC"/>
    <w:rsid w:val="007F3097"/>
    <w:rsid w:val="007F3E1F"/>
    <w:rsid w:val="007F3F95"/>
    <w:rsid w:val="007F426E"/>
    <w:rsid w:val="007F4BD5"/>
    <w:rsid w:val="007F517A"/>
    <w:rsid w:val="007F5C59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2D50"/>
    <w:rsid w:val="00803063"/>
    <w:rsid w:val="00803BD5"/>
    <w:rsid w:val="00803CED"/>
    <w:rsid w:val="00803D13"/>
    <w:rsid w:val="00803DE3"/>
    <w:rsid w:val="00804595"/>
    <w:rsid w:val="00804AF9"/>
    <w:rsid w:val="0080540A"/>
    <w:rsid w:val="0080599D"/>
    <w:rsid w:val="0080613F"/>
    <w:rsid w:val="0080637B"/>
    <w:rsid w:val="00806B78"/>
    <w:rsid w:val="00806F54"/>
    <w:rsid w:val="008070BD"/>
    <w:rsid w:val="0080776D"/>
    <w:rsid w:val="008105E0"/>
    <w:rsid w:val="008106AC"/>
    <w:rsid w:val="00810DC0"/>
    <w:rsid w:val="00810FE7"/>
    <w:rsid w:val="00812E21"/>
    <w:rsid w:val="008137B4"/>
    <w:rsid w:val="00813BF0"/>
    <w:rsid w:val="00813F37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0D9"/>
    <w:rsid w:val="008171D1"/>
    <w:rsid w:val="00820054"/>
    <w:rsid w:val="008209AF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9E2"/>
    <w:rsid w:val="00824C43"/>
    <w:rsid w:val="00824CED"/>
    <w:rsid w:val="008250A1"/>
    <w:rsid w:val="0082518F"/>
    <w:rsid w:val="008253F3"/>
    <w:rsid w:val="008260F6"/>
    <w:rsid w:val="008261E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371"/>
    <w:rsid w:val="0083250D"/>
    <w:rsid w:val="008328FA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57B"/>
    <w:rsid w:val="0084072F"/>
    <w:rsid w:val="00840979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1DF"/>
    <w:rsid w:val="00844671"/>
    <w:rsid w:val="0084528A"/>
    <w:rsid w:val="00845939"/>
    <w:rsid w:val="00845BEA"/>
    <w:rsid w:val="00845DD8"/>
    <w:rsid w:val="0084733B"/>
    <w:rsid w:val="008477D6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1DB8"/>
    <w:rsid w:val="008522F9"/>
    <w:rsid w:val="00852C38"/>
    <w:rsid w:val="00852DAE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2FF5"/>
    <w:rsid w:val="008631F7"/>
    <w:rsid w:val="008634EA"/>
    <w:rsid w:val="00863A89"/>
    <w:rsid w:val="008641F4"/>
    <w:rsid w:val="008643AB"/>
    <w:rsid w:val="00864A42"/>
    <w:rsid w:val="00864C4D"/>
    <w:rsid w:val="00865062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471"/>
    <w:rsid w:val="00882C62"/>
    <w:rsid w:val="0088356C"/>
    <w:rsid w:val="00883B99"/>
    <w:rsid w:val="008843B8"/>
    <w:rsid w:val="008845F7"/>
    <w:rsid w:val="0088461A"/>
    <w:rsid w:val="008847AA"/>
    <w:rsid w:val="00885807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8C402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021"/>
    <w:rsid w:val="008933FD"/>
    <w:rsid w:val="00893F49"/>
    <w:rsid w:val="008940F2"/>
    <w:rsid w:val="008943D5"/>
    <w:rsid w:val="00894B34"/>
    <w:rsid w:val="00895B36"/>
    <w:rsid w:val="00895E4B"/>
    <w:rsid w:val="008963FF"/>
    <w:rsid w:val="00897380"/>
    <w:rsid w:val="008A0120"/>
    <w:rsid w:val="008A02CA"/>
    <w:rsid w:val="008A0909"/>
    <w:rsid w:val="008A1547"/>
    <w:rsid w:val="008A1AA7"/>
    <w:rsid w:val="008A1D3A"/>
    <w:rsid w:val="008A1DDD"/>
    <w:rsid w:val="008A252B"/>
    <w:rsid w:val="008A3057"/>
    <w:rsid w:val="008A307B"/>
    <w:rsid w:val="008A467F"/>
    <w:rsid w:val="008A4BFB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45D"/>
    <w:rsid w:val="008B15E0"/>
    <w:rsid w:val="008B1B6C"/>
    <w:rsid w:val="008B1FF2"/>
    <w:rsid w:val="008B20E1"/>
    <w:rsid w:val="008B238D"/>
    <w:rsid w:val="008B293B"/>
    <w:rsid w:val="008B327C"/>
    <w:rsid w:val="008B35CF"/>
    <w:rsid w:val="008B37F0"/>
    <w:rsid w:val="008B3896"/>
    <w:rsid w:val="008B41D0"/>
    <w:rsid w:val="008B425A"/>
    <w:rsid w:val="008B4789"/>
    <w:rsid w:val="008B5011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1E8F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17"/>
    <w:rsid w:val="008D2850"/>
    <w:rsid w:val="008D2A25"/>
    <w:rsid w:val="008D4197"/>
    <w:rsid w:val="008D55F4"/>
    <w:rsid w:val="008D61FF"/>
    <w:rsid w:val="008D6495"/>
    <w:rsid w:val="008D67EC"/>
    <w:rsid w:val="008D6896"/>
    <w:rsid w:val="008D6A0C"/>
    <w:rsid w:val="008D7191"/>
    <w:rsid w:val="008D73FA"/>
    <w:rsid w:val="008D7891"/>
    <w:rsid w:val="008E01E4"/>
    <w:rsid w:val="008E04D3"/>
    <w:rsid w:val="008E0600"/>
    <w:rsid w:val="008E06C7"/>
    <w:rsid w:val="008E1385"/>
    <w:rsid w:val="008E1F97"/>
    <w:rsid w:val="008E2174"/>
    <w:rsid w:val="008E2CC5"/>
    <w:rsid w:val="008E3170"/>
    <w:rsid w:val="008E36EE"/>
    <w:rsid w:val="008E37DC"/>
    <w:rsid w:val="008E3A9F"/>
    <w:rsid w:val="008E3FE5"/>
    <w:rsid w:val="008E4028"/>
    <w:rsid w:val="008E42D1"/>
    <w:rsid w:val="008E4A2D"/>
    <w:rsid w:val="008E4AFA"/>
    <w:rsid w:val="008E4DD3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56A"/>
    <w:rsid w:val="009039E9"/>
    <w:rsid w:val="00903F7F"/>
    <w:rsid w:val="009041D2"/>
    <w:rsid w:val="0090496A"/>
    <w:rsid w:val="00904B70"/>
    <w:rsid w:val="0090510A"/>
    <w:rsid w:val="00906587"/>
    <w:rsid w:val="00906832"/>
    <w:rsid w:val="0090719A"/>
    <w:rsid w:val="00907214"/>
    <w:rsid w:val="00907514"/>
    <w:rsid w:val="00907671"/>
    <w:rsid w:val="00907921"/>
    <w:rsid w:val="00907A9E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4FBB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7FEB"/>
    <w:rsid w:val="009204A1"/>
    <w:rsid w:val="009204B1"/>
    <w:rsid w:val="00920B03"/>
    <w:rsid w:val="009210FA"/>
    <w:rsid w:val="00921AF5"/>
    <w:rsid w:val="00921F54"/>
    <w:rsid w:val="00922B06"/>
    <w:rsid w:val="00922EFF"/>
    <w:rsid w:val="00924168"/>
    <w:rsid w:val="00924751"/>
    <w:rsid w:val="00924E43"/>
    <w:rsid w:val="009251AF"/>
    <w:rsid w:val="00925674"/>
    <w:rsid w:val="00925DE6"/>
    <w:rsid w:val="00926237"/>
    <w:rsid w:val="0092680A"/>
    <w:rsid w:val="00926B37"/>
    <w:rsid w:val="00926C95"/>
    <w:rsid w:val="00926F7E"/>
    <w:rsid w:val="009275FE"/>
    <w:rsid w:val="0092780A"/>
    <w:rsid w:val="00927943"/>
    <w:rsid w:val="009279E7"/>
    <w:rsid w:val="00927C3B"/>
    <w:rsid w:val="00930372"/>
    <w:rsid w:val="00930B73"/>
    <w:rsid w:val="00930F17"/>
    <w:rsid w:val="00931036"/>
    <w:rsid w:val="00931228"/>
    <w:rsid w:val="00931353"/>
    <w:rsid w:val="00931FCE"/>
    <w:rsid w:val="009321EE"/>
    <w:rsid w:val="00932613"/>
    <w:rsid w:val="00932F3C"/>
    <w:rsid w:val="009332A7"/>
    <w:rsid w:val="00934215"/>
    <w:rsid w:val="009343C4"/>
    <w:rsid w:val="00934B4C"/>
    <w:rsid w:val="009357C8"/>
    <w:rsid w:val="00935B87"/>
    <w:rsid w:val="00935BD0"/>
    <w:rsid w:val="00936088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B72"/>
    <w:rsid w:val="00942CD1"/>
    <w:rsid w:val="009431E3"/>
    <w:rsid w:val="009435DC"/>
    <w:rsid w:val="00943B5B"/>
    <w:rsid w:val="009447B6"/>
    <w:rsid w:val="00944900"/>
    <w:rsid w:val="00944D60"/>
    <w:rsid w:val="00944EFB"/>
    <w:rsid w:val="00944F0E"/>
    <w:rsid w:val="00945077"/>
    <w:rsid w:val="009454FE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3931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926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5B9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38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1E98"/>
    <w:rsid w:val="00991F68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63C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A7974"/>
    <w:rsid w:val="009B0415"/>
    <w:rsid w:val="009B04A3"/>
    <w:rsid w:val="009B167B"/>
    <w:rsid w:val="009B1A42"/>
    <w:rsid w:val="009B1ADD"/>
    <w:rsid w:val="009B1E35"/>
    <w:rsid w:val="009B1E62"/>
    <w:rsid w:val="009B233B"/>
    <w:rsid w:val="009B34A6"/>
    <w:rsid w:val="009B38C3"/>
    <w:rsid w:val="009B3F5D"/>
    <w:rsid w:val="009B4029"/>
    <w:rsid w:val="009B429B"/>
    <w:rsid w:val="009B4CE0"/>
    <w:rsid w:val="009B514F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484"/>
    <w:rsid w:val="009C3B99"/>
    <w:rsid w:val="009C3BA6"/>
    <w:rsid w:val="009C435D"/>
    <w:rsid w:val="009C4364"/>
    <w:rsid w:val="009C5EDA"/>
    <w:rsid w:val="009C617F"/>
    <w:rsid w:val="009C6FC5"/>
    <w:rsid w:val="009C7151"/>
    <w:rsid w:val="009C753E"/>
    <w:rsid w:val="009C75D8"/>
    <w:rsid w:val="009C76DD"/>
    <w:rsid w:val="009C7705"/>
    <w:rsid w:val="009C779F"/>
    <w:rsid w:val="009D00BF"/>
    <w:rsid w:val="009D05EC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0DEB"/>
    <w:rsid w:val="009E13A8"/>
    <w:rsid w:val="009E1D92"/>
    <w:rsid w:val="009E2D8A"/>
    <w:rsid w:val="009E3228"/>
    <w:rsid w:val="009E41C6"/>
    <w:rsid w:val="009E56EE"/>
    <w:rsid w:val="009E5A12"/>
    <w:rsid w:val="009E5B54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D5A"/>
    <w:rsid w:val="009F6F75"/>
    <w:rsid w:val="009F7853"/>
    <w:rsid w:val="009F7CFD"/>
    <w:rsid w:val="00A00EDF"/>
    <w:rsid w:val="00A011D3"/>
    <w:rsid w:val="00A01355"/>
    <w:rsid w:val="00A018F8"/>
    <w:rsid w:val="00A01E9C"/>
    <w:rsid w:val="00A0218B"/>
    <w:rsid w:val="00A0265D"/>
    <w:rsid w:val="00A02CBA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15A3"/>
    <w:rsid w:val="00A11728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1FCE"/>
    <w:rsid w:val="00A22014"/>
    <w:rsid w:val="00A2268A"/>
    <w:rsid w:val="00A232F0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3A5"/>
    <w:rsid w:val="00A30AED"/>
    <w:rsid w:val="00A31E96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3CD6"/>
    <w:rsid w:val="00A34619"/>
    <w:rsid w:val="00A34F9D"/>
    <w:rsid w:val="00A3524F"/>
    <w:rsid w:val="00A3536A"/>
    <w:rsid w:val="00A35496"/>
    <w:rsid w:val="00A354B2"/>
    <w:rsid w:val="00A36924"/>
    <w:rsid w:val="00A371E0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2F"/>
    <w:rsid w:val="00A557A9"/>
    <w:rsid w:val="00A56950"/>
    <w:rsid w:val="00A56FAD"/>
    <w:rsid w:val="00A57852"/>
    <w:rsid w:val="00A6029F"/>
    <w:rsid w:val="00A60FC0"/>
    <w:rsid w:val="00A62147"/>
    <w:rsid w:val="00A62348"/>
    <w:rsid w:val="00A62DE1"/>
    <w:rsid w:val="00A62F56"/>
    <w:rsid w:val="00A637ED"/>
    <w:rsid w:val="00A6393F"/>
    <w:rsid w:val="00A63FB8"/>
    <w:rsid w:val="00A64071"/>
    <w:rsid w:val="00A6443F"/>
    <w:rsid w:val="00A64F6E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B69"/>
    <w:rsid w:val="00A72D3B"/>
    <w:rsid w:val="00A73228"/>
    <w:rsid w:val="00A741D0"/>
    <w:rsid w:val="00A749C7"/>
    <w:rsid w:val="00A75168"/>
    <w:rsid w:val="00A751DD"/>
    <w:rsid w:val="00A75BB0"/>
    <w:rsid w:val="00A75BD4"/>
    <w:rsid w:val="00A76A70"/>
    <w:rsid w:val="00A76B5A"/>
    <w:rsid w:val="00A76BB5"/>
    <w:rsid w:val="00A77962"/>
    <w:rsid w:val="00A77CBA"/>
    <w:rsid w:val="00A80180"/>
    <w:rsid w:val="00A8037B"/>
    <w:rsid w:val="00A80FDE"/>
    <w:rsid w:val="00A816DC"/>
    <w:rsid w:val="00A820FC"/>
    <w:rsid w:val="00A82379"/>
    <w:rsid w:val="00A8291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700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545"/>
    <w:rsid w:val="00A94D24"/>
    <w:rsid w:val="00A94D82"/>
    <w:rsid w:val="00A9590B"/>
    <w:rsid w:val="00A95B99"/>
    <w:rsid w:val="00A95DC7"/>
    <w:rsid w:val="00A96BD4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5D3"/>
    <w:rsid w:val="00AA473B"/>
    <w:rsid w:val="00AA4F62"/>
    <w:rsid w:val="00AA56F9"/>
    <w:rsid w:val="00AA5C59"/>
    <w:rsid w:val="00AA5E2D"/>
    <w:rsid w:val="00AA5E58"/>
    <w:rsid w:val="00AA612B"/>
    <w:rsid w:val="00AA6233"/>
    <w:rsid w:val="00AA6C32"/>
    <w:rsid w:val="00AA6E65"/>
    <w:rsid w:val="00AA6F0F"/>
    <w:rsid w:val="00AA7414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9A7"/>
    <w:rsid w:val="00AB4A3C"/>
    <w:rsid w:val="00AB4DA8"/>
    <w:rsid w:val="00AB5316"/>
    <w:rsid w:val="00AB53A2"/>
    <w:rsid w:val="00AB5527"/>
    <w:rsid w:val="00AB5847"/>
    <w:rsid w:val="00AB58E2"/>
    <w:rsid w:val="00AB686D"/>
    <w:rsid w:val="00AB6AC1"/>
    <w:rsid w:val="00AB7BAE"/>
    <w:rsid w:val="00AB7DB6"/>
    <w:rsid w:val="00AC01B3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54"/>
    <w:rsid w:val="00AC4AEE"/>
    <w:rsid w:val="00AC4D18"/>
    <w:rsid w:val="00AC5548"/>
    <w:rsid w:val="00AC5912"/>
    <w:rsid w:val="00AC609A"/>
    <w:rsid w:val="00AC73BD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53F"/>
    <w:rsid w:val="00AD3A73"/>
    <w:rsid w:val="00AD3CEC"/>
    <w:rsid w:val="00AD411A"/>
    <w:rsid w:val="00AD4F96"/>
    <w:rsid w:val="00AD60A3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55B"/>
    <w:rsid w:val="00AE2DA7"/>
    <w:rsid w:val="00AE3581"/>
    <w:rsid w:val="00AE38D4"/>
    <w:rsid w:val="00AE3D4D"/>
    <w:rsid w:val="00AE434A"/>
    <w:rsid w:val="00AE5438"/>
    <w:rsid w:val="00AE5523"/>
    <w:rsid w:val="00AE5550"/>
    <w:rsid w:val="00AE5873"/>
    <w:rsid w:val="00AE5B1A"/>
    <w:rsid w:val="00AE64E4"/>
    <w:rsid w:val="00AE65DA"/>
    <w:rsid w:val="00AE6628"/>
    <w:rsid w:val="00AE6C7E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03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30B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4CD"/>
    <w:rsid w:val="00B11817"/>
    <w:rsid w:val="00B12030"/>
    <w:rsid w:val="00B12597"/>
    <w:rsid w:val="00B12B8E"/>
    <w:rsid w:val="00B13005"/>
    <w:rsid w:val="00B13235"/>
    <w:rsid w:val="00B134ED"/>
    <w:rsid w:val="00B14ACD"/>
    <w:rsid w:val="00B14D05"/>
    <w:rsid w:val="00B15F1D"/>
    <w:rsid w:val="00B17177"/>
    <w:rsid w:val="00B1745F"/>
    <w:rsid w:val="00B17497"/>
    <w:rsid w:val="00B201C2"/>
    <w:rsid w:val="00B20320"/>
    <w:rsid w:val="00B20EB8"/>
    <w:rsid w:val="00B21C35"/>
    <w:rsid w:val="00B22227"/>
    <w:rsid w:val="00B222AD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0BE5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46B"/>
    <w:rsid w:val="00B34B92"/>
    <w:rsid w:val="00B34E1C"/>
    <w:rsid w:val="00B34F5C"/>
    <w:rsid w:val="00B360FF"/>
    <w:rsid w:val="00B36D24"/>
    <w:rsid w:val="00B37DA7"/>
    <w:rsid w:val="00B4054D"/>
    <w:rsid w:val="00B4082A"/>
    <w:rsid w:val="00B40FBD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4DCF"/>
    <w:rsid w:val="00B55BC7"/>
    <w:rsid w:val="00B562E3"/>
    <w:rsid w:val="00B56B67"/>
    <w:rsid w:val="00B56BF4"/>
    <w:rsid w:val="00B56D70"/>
    <w:rsid w:val="00B57C3C"/>
    <w:rsid w:val="00B57D5A"/>
    <w:rsid w:val="00B60099"/>
    <w:rsid w:val="00B60FC7"/>
    <w:rsid w:val="00B61CAB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30C4"/>
    <w:rsid w:val="00B74127"/>
    <w:rsid w:val="00B74458"/>
    <w:rsid w:val="00B750C8"/>
    <w:rsid w:val="00B75496"/>
    <w:rsid w:val="00B767D3"/>
    <w:rsid w:val="00B76F2D"/>
    <w:rsid w:val="00B77018"/>
    <w:rsid w:val="00B77284"/>
    <w:rsid w:val="00B7778B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4EA3"/>
    <w:rsid w:val="00B9556B"/>
    <w:rsid w:val="00B9581D"/>
    <w:rsid w:val="00B95B01"/>
    <w:rsid w:val="00B95BE0"/>
    <w:rsid w:val="00B95BE8"/>
    <w:rsid w:val="00B95F3F"/>
    <w:rsid w:val="00B9603C"/>
    <w:rsid w:val="00B9605D"/>
    <w:rsid w:val="00B96454"/>
    <w:rsid w:val="00B96FCA"/>
    <w:rsid w:val="00B97069"/>
    <w:rsid w:val="00B977ED"/>
    <w:rsid w:val="00B97817"/>
    <w:rsid w:val="00B97D76"/>
    <w:rsid w:val="00B97EFB"/>
    <w:rsid w:val="00B97F5F"/>
    <w:rsid w:val="00BA01F8"/>
    <w:rsid w:val="00BA0264"/>
    <w:rsid w:val="00BA037E"/>
    <w:rsid w:val="00BA06DE"/>
    <w:rsid w:val="00BA104B"/>
    <w:rsid w:val="00BA162A"/>
    <w:rsid w:val="00BA225D"/>
    <w:rsid w:val="00BA24DA"/>
    <w:rsid w:val="00BA25DE"/>
    <w:rsid w:val="00BA2CD2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325"/>
    <w:rsid w:val="00BA79F8"/>
    <w:rsid w:val="00BA7E3A"/>
    <w:rsid w:val="00BB013E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68C"/>
    <w:rsid w:val="00BB7697"/>
    <w:rsid w:val="00BB7C88"/>
    <w:rsid w:val="00BB7FFC"/>
    <w:rsid w:val="00BC020E"/>
    <w:rsid w:val="00BC0A24"/>
    <w:rsid w:val="00BC1527"/>
    <w:rsid w:val="00BC1A7C"/>
    <w:rsid w:val="00BC1A97"/>
    <w:rsid w:val="00BC2166"/>
    <w:rsid w:val="00BC260E"/>
    <w:rsid w:val="00BC2625"/>
    <w:rsid w:val="00BC27A2"/>
    <w:rsid w:val="00BC3753"/>
    <w:rsid w:val="00BC3B1F"/>
    <w:rsid w:val="00BC3C62"/>
    <w:rsid w:val="00BC3CAF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3D38"/>
    <w:rsid w:val="00BD4BEB"/>
    <w:rsid w:val="00BD4E61"/>
    <w:rsid w:val="00BD523E"/>
    <w:rsid w:val="00BD6095"/>
    <w:rsid w:val="00BD62E7"/>
    <w:rsid w:val="00BD6DBB"/>
    <w:rsid w:val="00BD6E43"/>
    <w:rsid w:val="00BD70A1"/>
    <w:rsid w:val="00BE011E"/>
    <w:rsid w:val="00BE0A15"/>
    <w:rsid w:val="00BE13D3"/>
    <w:rsid w:val="00BE188A"/>
    <w:rsid w:val="00BE1B9E"/>
    <w:rsid w:val="00BE2643"/>
    <w:rsid w:val="00BE2A1B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E7FB1"/>
    <w:rsid w:val="00BF00BE"/>
    <w:rsid w:val="00BF00F2"/>
    <w:rsid w:val="00BF01F8"/>
    <w:rsid w:val="00BF0644"/>
    <w:rsid w:val="00BF1306"/>
    <w:rsid w:val="00BF1DF5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241"/>
    <w:rsid w:val="00C018F0"/>
    <w:rsid w:val="00C0207F"/>
    <w:rsid w:val="00C0254A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57F6"/>
    <w:rsid w:val="00C16167"/>
    <w:rsid w:val="00C1628E"/>
    <w:rsid w:val="00C166AA"/>
    <w:rsid w:val="00C16E8B"/>
    <w:rsid w:val="00C173F7"/>
    <w:rsid w:val="00C17C94"/>
    <w:rsid w:val="00C20D9D"/>
    <w:rsid w:val="00C2171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28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27A"/>
    <w:rsid w:val="00C429CD"/>
    <w:rsid w:val="00C42A68"/>
    <w:rsid w:val="00C42B6B"/>
    <w:rsid w:val="00C435A5"/>
    <w:rsid w:val="00C43A1F"/>
    <w:rsid w:val="00C43B23"/>
    <w:rsid w:val="00C43E4D"/>
    <w:rsid w:val="00C43FD6"/>
    <w:rsid w:val="00C4443D"/>
    <w:rsid w:val="00C444F7"/>
    <w:rsid w:val="00C44E06"/>
    <w:rsid w:val="00C45C56"/>
    <w:rsid w:val="00C46196"/>
    <w:rsid w:val="00C461F5"/>
    <w:rsid w:val="00C47222"/>
    <w:rsid w:val="00C4738F"/>
    <w:rsid w:val="00C4745B"/>
    <w:rsid w:val="00C477DE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BE3"/>
    <w:rsid w:val="00C52D77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2F70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4F5"/>
    <w:rsid w:val="00C749DE"/>
    <w:rsid w:val="00C759CD"/>
    <w:rsid w:val="00C75F9E"/>
    <w:rsid w:val="00C76571"/>
    <w:rsid w:val="00C76E37"/>
    <w:rsid w:val="00C7735F"/>
    <w:rsid w:val="00C77842"/>
    <w:rsid w:val="00C77981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4D4B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0EB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97AF8"/>
    <w:rsid w:val="00CA0001"/>
    <w:rsid w:val="00CA083F"/>
    <w:rsid w:val="00CA0F88"/>
    <w:rsid w:val="00CA1921"/>
    <w:rsid w:val="00CA1B97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88C"/>
    <w:rsid w:val="00CA4C4D"/>
    <w:rsid w:val="00CA5058"/>
    <w:rsid w:val="00CA5D8D"/>
    <w:rsid w:val="00CA69DD"/>
    <w:rsid w:val="00CA732E"/>
    <w:rsid w:val="00CB00D1"/>
    <w:rsid w:val="00CB09C8"/>
    <w:rsid w:val="00CB11DA"/>
    <w:rsid w:val="00CB151B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299"/>
    <w:rsid w:val="00CC032E"/>
    <w:rsid w:val="00CC05B9"/>
    <w:rsid w:val="00CC0E36"/>
    <w:rsid w:val="00CC1096"/>
    <w:rsid w:val="00CC10E2"/>
    <w:rsid w:val="00CC1DB9"/>
    <w:rsid w:val="00CC3124"/>
    <w:rsid w:val="00CC3168"/>
    <w:rsid w:val="00CC33AE"/>
    <w:rsid w:val="00CC3451"/>
    <w:rsid w:val="00CC40F0"/>
    <w:rsid w:val="00CC4805"/>
    <w:rsid w:val="00CC4F6E"/>
    <w:rsid w:val="00CC5316"/>
    <w:rsid w:val="00CC58F8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006"/>
    <w:rsid w:val="00CD3247"/>
    <w:rsid w:val="00CD39B1"/>
    <w:rsid w:val="00CD412F"/>
    <w:rsid w:val="00CD4713"/>
    <w:rsid w:val="00CD4919"/>
    <w:rsid w:val="00CD4F89"/>
    <w:rsid w:val="00CD5274"/>
    <w:rsid w:val="00CD528E"/>
    <w:rsid w:val="00CD5A4D"/>
    <w:rsid w:val="00CD5CD8"/>
    <w:rsid w:val="00CD5D33"/>
    <w:rsid w:val="00CD6093"/>
    <w:rsid w:val="00CD659C"/>
    <w:rsid w:val="00CD6DA1"/>
    <w:rsid w:val="00CD6E3A"/>
    <w:rsid w:val="00CD7019"/>
    <w:rsid w:val="00CE08F5"/>
    <w:rsid w:val="00CE0CB8"/>
    <w:rsid w:val="00CE11B3"/>
    <w:rsid w:val="00CE1273"/>
    <w:rsid w:val="00CE19E0"/>
    <w:rsid w:val="00CE1DCF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33F"/>
    <w:rsid w:val="00CF0565"/>
    <w:rsid w:val="00CF0BC8"/>
    <w:rsid w:val="00CF1480"/>
    <w:rsid w:val="00CF235A"/>
    <w:rsid w:val="00CF23FC"/>
    <w:rsid w:val="00CF2559"/>
    <w:rsid w:val="00CF2842"/>
    <w:rsid w:val="00CF29F8"/>
    <w:rsid w:val="00CF2D2B"/>
    <w:rsid w:val="00CF3145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104"/>
    <w:rsid w:val="00D0197E"/>
    <w:rsid w:val="00D01EA6"/>
    <w:rsid w:val="00D021C3"/>
    <w:rsid w:val="00D02B48"/>
    <w:rsid w:val="00D02EDE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521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3B2A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16F0F"/>
    <w:rsid w:val="00D202C8"/>
    <w:rsid w:val="00D20E03"/>
    <w:rsid w:val="00D212E3"/>
    <w:rsid w:val="00D226F0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5915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442"/>
    <w:rsid w:val="00D375A3"/>
    <w:rsid w:val="00D3C2E5"/>
    <w:rsid w:val="00D408F7"/>
    <w:rsid w:val="00D40DCD"/>
    <w:rsid w:val="00D412D1"/>
    <w:rsid w:val="00D41668"/>
    <w:rsid w:val="00D42177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7B4"/>
    <w:rsid w:val="00D449BD"/>
    <w:rsid w:val="00D45201"/>
    <w:rsid w:val="00D4545E"/>
    <w:rsid w:val="00D457A7"/>
    <w:rsid w:val="00D45CFB"/>
    <w:rsid w:val="00D46265"/>
    <w:rsid w:val="00D462EC"/>
    <w:rsid w:val="00D468B2"/>
    <w:rsid w:val="00D46A37"/>
    <w:rsid w:val="00D5001A"/>
    <w:rsid w:val="00D50089"/>
    <w:rsid w:val="00D506E4"/>
    <w:rsid w:val="00D5078C"/>
    <w:rsid w:val="00D50A22"/>
    <w:rsid w:val="00D50C4F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910"/>
    <w:rsid w:val="00D56EE6"/>
    <w:rsid w:val="00D57F94"/>
    <w:rsid w:val="00D60360"/>
    <w:rsid w:val="00D61013"/>
    <w:rsid w:val="00D61561"/>
    <w:rsid w:val="00D61F57"/>
    <w:rsid w:val="00D6226F"/>
    <w:rsid w:val="00D622ED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3966"/>
    <w:rsid w:val="00D73D1C"/>
    <w:rsid w:val="00D74113"/>
    <w:rsid w:val="00D7417B"/>
    <w:rsid w:val="00D74200"/>
    <w:rsid w:val="00D74364"/>
    <w:rsid w:val="00D743C9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B8B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B7F"/>
    <w:rsid w:val="00D83F93"/>
    <w:rsid w:val="00D85117"/>
    <w:rsid w:val="00D86162"/>
    <w:rsid w:val="00D86B19"/>
    <w:rsid w:val="00D86E52"/>
    <w:rsid w:val="00D87121"/>
    <w:rsid w:val="00D871D8"/>
    <w:rsid w:val="00D871E7"/>
    <w:rsid w:val="00D8729F"/>
    <w:rsid w:val="00D87705"/>
    <w:rsid w:val="00D87912"/>
    <w:rsid w:val="00D87E36"/>
    <w:rsid w:val="00D90355"/>
    <w:rsid w:val="00D90A1E"/>
    <w:rsid w:val="00D90EA4"/>
    <w:rsid w:val="00D9182C"/>
    <w:rsid w:val="00D91ACF"/>
    <w:rsid w:val="00D91D7A"/>
    <w:rsid w:val="00D91EE6"/>
    <w:rsid w:val="00D92B60"/>
    <w:rsid w:val="00D92CF0"/>
    <w:rsid w:val="00D92DCB"/>
    <w:rsid w:val="00D9304A"/>
    <w:rsid w:val="00D93130"/>
    <w:rsid w:val="00D936E9"/>
    <w:rsid w:val="00D93BFE"/>
    <w:rsid w:val="00D93C9E"/>
    <w:rsid w:val="00D93D50"/>
    <w:rsid w:val="00D9411F"/>
    <w:rsid w:val="00D946A4"/>
    <w:rsid w:val="00D950EC"/>
    <w:rsid w:val="00D9535A"/>
    <w:rsid w:val="00D9575D"/>
    <w:rsid w:val="00D958E1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4AA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0D23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3B61"/>
    <w:rsid w:val="00DC443F"/>
    <w:rsid w:val="00DC4951"/>
    <w:rsid w:val="00DC4B7E"/>
    <w:rsid w:val="00DC4EB3"/>
    <w:rsid w:val="00DC5016"/>
    <w:rsid w:val="00DC5E65"/>
    <w:rsid w:val="00DC7FC1"/>
    <w:rsid w:val="00DD0500"/>
    <w:rsid w:val="00DD0754"/>
    <w:rsid w:val="00DD0A6E"/>
    <w:rsid w:val="00DD0CB2"/>
    <w:rsid w:val="00DD1ECF"/>
    <w:rsid w:val="00DD224B"/>
    <w:rsid w:val="00DD2361"/>
    <w:rsid w:val="00DD26B1"/>
    <w:rsid w:val="00DD2842"/>
    <w:rsid w:val="00DD3E50"/>
    <w:rsid w:val="00DD3E8F"/>
    <w:rsid w:val="00DD3EFE"/>
    <w:rsid w:val="00DD4C09"/>
    <w:rsid w:val="00DD4D31"/>
    <w:rsid w:val="00DD4E06"/>
    <w:rsid w:val="00DD4EF4"/>
    <w:rsid w:val="00DD56F7"/>
    <w:rsid w:val="00DD5E90"/>
    <w:rsid w:val="00DD643F"/>
    <w:rsid w:val="00DD6A69"/>
    <w:rsid w:val="00DD73B4"/>
    <w:rsid w:val="00DD759D"/>
    <w:rsid w:val="00DD78E5"/>
    <w:rsid w:val="00DE0335"/>
    <w:rsid w:val="00DE044D"/>
    <w:rsid w:val="00DE083D"/>
    <w:rsid w:val="00DE0888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37E"/>
    <w:rsid w:val="00DE4BFC"/>
    <w:rsid w:val="00DE5221"/>
    <w:rsid w:val="00DE59B5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B7F"/>
    <w:rsid w:val="00DE7EB9"/>
    <w:rsid w:val="00DF02F3"/>
    <w:rsid w:val="00DF046C"/>
    <w:rsid w:val="00DF0F8F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B92"/>
    <w:rsid w:val="00DF3D0B"/>
    <w:rsid w:val="00DF4982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599"/>
    <w:rsid w:val="00E00DF7"/>
    <w:rsid w:val="00E00E1B"/>
    <w:rsid w:val="00E016F7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1A64"/>
    <w:rsid w:val="00E11B1C"/>
    <w:rsid w:val="00E1207B"/>
    <w:rsid w:val="00E127DF"/>
    <w:rsid w:val="00E12845"/>
    <w:rsid w:val="00E128BA"/>
    <w:rsid w:val="00E129FE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17DEA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8E"/>
    <w:rsid w:val="00E30EDB"/>
    <w:rsid w:val="00E31908"/>
    <w:rsid w:val="00E31AC6"/>
    <w:rsid w:val="00E31AED"/>
    <w:rsid w:val="00E31B5A"/>
    <w:rsid w:val="00E320B8"/>
    <w:rsid w:val="00E33A46"/>
    <w:rsid w:val="00E34225"/>
    <w:rsid w:val="00E3453E"/>
    <w:rsid w:val="00E348F6"/>
    <w:rsid w:val="00E34C53"/>
    <w:rsid w:val="00E34C86"/>
    <w:rsid w:val="00E35D6D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7F2"/>
    <w:rsid w:val="00E41C47"/>
    <w:rsid w:val="00E42103"/>
    <w:rsid w:val="00E427D0"/>
    <w:rsid w:val="00E4306B"/>
    <w:rsid w:val="00E4398D"/>
    <w:rsid w:val="00E43D6D"/>
    <w:rsid w:val="00E44026"/>
    <w:rsid w:val="00E440E9"/>
    <w:rsid w:val="00E446FF"/>
    <w:rsid w:val="00E449D0"/>
    <w:rsid w:val="00E44B61"/>
    <w:rsid w:val="00E44B69"/>
    <w:rsid w:val="00E45710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22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4E5D"/>
    <w:rsid w:val="00E55285"/>
    <w:rsid w:val="00E554B7"/>
    <w:rsid w:val="00E5582A"/>
    <w:rsid w:val="00E55BEA"/>
    <w:rsid w:val="00E55C2E"/>
    <w:rsid w:val="00E55D0C"/>
    <w:rsid w:val="00E55D56"/>
    <w:rsid w:val="00E56101"/>
    <w:rsid w:val="00E5618C"/>
    <w:rsid w:val="00E566C8"/>
    <w:rsid w:val="00E57510"/>
    <w:rsid w:val="00E5787D"/>
    <w:rsid w:val="00E57BCC"/>
    <w:rsid w:val="00E57F06"/>
    <w:rsid w:val="00E61D83"/>
    <w:rsid w:val="00E625E0"/>
    <w:rsid w:val="00E626EE"/>
    <w:rsid w:val="00E634D7"/>
    <w:rsid w:val="00E635C7"/>
    <w:rsid w:val="00E63E71"/>
    <w:rsid w:val="00E63F2E"/>
    <w:rsid w:val="00E6435D"/>
    <w:rsid w:val="00E65170"/>
    <w:rsid w:val="00E6619F"/>
    <w:rsid w:val="00E66C3B"/>
    <w:rsid w:val="00E66DB5"/>
    <w:rsid w:val="00E670DA"/>
    <w:rsid w:val="00E677E0"/>
    <w:rsid w:val="00E700D5"/>
    <w:rsid w:val="00E70260"/>
    <w:rsid w:val="00E70846"/>
    <w:rsid w:val="00E71A13"/>
    <w:rsid w:val="00E71E6A"/>
    <w:rsid w:val="00E72559"/>
    <w:rsid w:val="00E72594"/>
    <w:rsid w:val="00E73000"/>
    <w:rsid w:val="00E736AF"/>
    <w:rsid w:val="00E73F5F"/>
    <w:rsid w:val="00E74208"/>
    <w:rsid w:val="00E745C4"/>
    <w:rsid w:val="00E755D4"/>
    <w:rsid w:val="00E758AF"/>
    <w:rsid w:val="00E75D2F"/>
    <w:rsid w:val="00E75DA9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87E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76F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5E8F"/>
    <w:rsid w:val="00EA697E"/>
    <w:rsid w:val="00EA6A76"/>
    <w:rsid w:val="00EA728D"/>
    <w:rsid w:val="00EA738F"/>
    <w:rsid w:val="00EA7D9C"/>
    <w:rsid w:val="00EB004D"/>
    <w:rsid w:val="00EB0326"/>
    <w:rsid w:val="00EB037A"/>
    <w:rsid w:val="00EB0E59"/>
    <w:rsid w:val="00EB1535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13E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796"/>
    <w:rsid w:val="00EC3ABF"/>
    <w:rsid w:val="00EC4177"/>
    <w:rsid w:val="00EC42A1"/>
    <w:rsid w:val="00EC516D"/>
    <w:rsid w:val="00EC5288"/>
    <w:rsid w:val="00EC5A66"/>
    <w:rsid w:val="00EC6451"/>
    <w:rsid w:val="00EC65B5"/>
    <w:rsid w:val="00EC6741"/>
    <w:rsid w:val="00EC6823"/>
    <w:rsid w:val="00EC70E2"/>
    <w:rsid w:val="00EC734A"/>
    <w:rsid w:val="00EC7369"/>
    <w:rsid w:val="00EC78F2"/>
    <w:rsid w:val="00EC7F77"/>
    <w:rsid w:val="00ED0903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32"/>
    <w:rsid w:val="00ED5AC3"/>
    <w:rsid w:val="00ED62C0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A46"/>
    <w:rsid w:val="00EF4B22"/>
    <w:rsid w:val="00EF4DEB"/>
    <w:rsid w:val="00EF4E4E"/>
    <w:rsid w:val="00EF518D"/>
    <w:rsid w:val="00EF53D6"/>
    <w:rsid w:val="00EF5487"/>
    <w:rsid w:val="00EF5607"/>
    <w:rsid w:val="00EF56C3"/>
    <w:rsid w:val="00EF6126"/>
    <w:rsid w:val="00EF6C83"/>
    <w:rsid w:val="00EF6D42"/>
    <w:rsid w:val="00EF72C9"/>
    <w:rsid w:val="00EF777B"/>
    <w:rsid w:val="00EF781B"/>
    <w:rsid w:val="00EF7B6C"/>
    <w:rsid w:val="00F000CF"/>
    <w:rsid w:val="00F009EC"/>
    <w:rsid w:val="00F00B51"/>
    <w:rsid w:val="00F013B8"/>
    <w:rsid w:val="00F02334"/>
    <w:rsid w:val="00F023D7"/>
    <w:rsid w:val="00F02717"/>
    <w:rsid w:val="00F03008"/>
    <w:rsid w:val="00F03A40"/>
    <w:rsid w:val="00F03E57"/>
    <w:rsid w:val="00F04393"/>
    <w:rsid w:val="00F0467D"/>
    <w:rsid w:val="00F047D6"/>
    <w:rsid w:val="00F04B55"/>
    <w:rsid w:val="00F0522A"/>
    <w:rsid w:val="00F058E4"/>
    <w:rsid w:val="00F05949"/>
    <w:rsid w:val="00F06128"/>
    <w:rsid w:val="00F0621B"/>
    <w:rsid w:val="00F066F8"/>
    <w:rsid w:val="00F06D75"/>
    <w:rsid w:val="00F071D7"/>
    <w:rsid w:val="00F0731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6AD4"/>
    <w:rsid w:val="00F17986"/>
    <w:rsid w:val="00F17B54"/>
    <w:rsid w:val="00F17B89"/>
    <w:rsid w:val="00F206EC"/>
    <w:rsid w:val="00F20946"/>
    <w:rsid w:val="00F209EC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491D"/>
    <w:rsid w:val="00F258A3"/>
    <w:rsid w:val="00F25EBE"/>
    <w:rsid w:val="00F26BB1"/>
    <w:rsid w:val="00F2737E"/>
    <w:rsid w:val="00F2755E"/>
    <w:rsid w:val="00F27D62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0A9"/>
    <w:rsid w:val="00F33A6C"/>
    <w:rsid w:val="00F33F15"/>
    <w:rsid w:val="00F34039"/>
    <w:rsid w:val="00F34896"/>
    <w:rsid w:val="00F34A82"/>
    <w:rsid w:val="00F34EBC"/>
    <w:rsid w:val="00F36451"/>
    <w:rsid w:val="00F36B40"/>
    <w:rsid w:val="00F36B45"/>
    <w:rsid w:val="00F36C2B"/>
    <w:rsid w:val="00F36D66"/>
    <w:rsid w:val="00F4002A"/>
    <w:rsid w:val="00F40816"/>
    <w:rsid w:val="00F41E46"/>
    <w:rsid w:val="00F41F97"/>
    <w:rsid w:val="00F426E1"/>
    <w:rsid w:val="00F42759"/>
    <w:rsid w:val="00F429C4"/>
    <w:rsid w:val="00F42A84"/>
    <w:rsid w:val="00F43965"/>
    <w:rsid w:val="00F43C98"/>
    <w:rsid w:val="00F43D4A"/>
    <w:rsid w:val="00F443F8"/>
    <w:rsid w:val="00F44618"/>
    <w:rsid w:val="00F44D59"/>
    <w:rsid w:val="00F450A5"/>
    <w:rsid w:val="00F45152"/>
    <w:rsid w:val="00F4583E"/>
    <w:rsid w:val="00F46714"/>
    <w:rsid w:val="00F47148"/>
    <w:rsid w:val="00F47236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14F"/>
    <w:rsid w:val="00F5558F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48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102"/>
    <w:rsid w:val="00F71B7A"/>
    <w:rsid w:val="00F72411"/>
    <w:rsid w:val="00F727B0"/>
    <w:rsid w:val="00F727D9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7E8"/>
    <w:rsid w:val="00F90805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1FE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28"/>
    <w:rsid w:val="00FB2F7C"/>
    <w:rsid w:val="00FB2FE2"/>
    <w:rsid w:val="00FB304E"/>
    <w:rsid w:val="00FB37C0"/>
    <w:rsid w:val="00FB41FB"/>
    <w:rsid w:val="00FB42CF"/>
    <w:rsid w:val="00FB440F"/>
    <w:rsid w:val="00FB4474"/>
    <w:rsid w:val="00FB4539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2E13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5C05"/>
    <w:rsid w:val="00FC66ED"/>
    <w:rsid w:val="00FC6C23"/>
    <w:rsid w:val="00FC6C25"/>
    <w:rsid w:val="00FC6F53"/>
    <w:rsid w:val="00FC70A9"/>
    <w:rsid w:val="00FC70AC"/>
    <w:rsid w:val="00FC7474"/>
    <w:rsid w:val="00FC7689"/>
    <w:rsid w:val="00FC7895"/>
    <w:rsid w:val="00FD0767"/>
    <w:rsid w:val="00FD0C76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52963"/>
    <w:rsid w:val="01065F22"/>
    <w:rsid w:val="010C51CC"/>
    <w:rsid w:val="0130AB54"/>
    <w:rsid w:val="014F871E"/>
    <w:rsid w:val="0161A4E5"/>
    <w:rsid w:val="016A1CB8"/>
    <w:rsid w:val="017C8633"/>
    <w:rsid w:val="01810DAF"/>
    <w:rsid w:val="01AE312E"/>
    <w:rsid w:val="01AF8A83"/>
    <w:rsid w:val="01B2A2B8"/>
    <w:rsid w:val="01B4572D"/>
    <w:rsid w:val="01BA5E19"/>
    <w:rsid w:val="01BB71AA"/>
    <w:rsid w:val="01C00346"/>
    <w:rsid w:val="01CEEDC9"/>
    <w:rsid w:val="01D0A234"/>
    <w:rsid w:val="01EE0AF7"/>
    <w:rsid w:val="01F10AA6"/>
    <w:rsid w:val="01F5D3E1"/>
    <w:rsid w:val="01FB3831"/>
    <w:rsid w:val="01FDC3DF"/>
    <w:rsid w:val="02004169"/>
    <w:rsid w:val="02022CCD"/>
    <w:rsid w:val="020AD5E2"/>
    <w:rsid w:val="020AE140"/>
    <w:rsid w:val="0228EEB9"/>
    <w:rsid w:val="022D1786"/>
    <w:rsid w:val="023355D6"/>
    <w:rsid w:val="024113DB"/>
    <w:rsid w:val="02524ED9"/>
    <w:rsid w:val="0255CC31"/>
    <w:rsid w:val="025625EF"/>
    <w:rsid w:val="0259EFE5"/>
    <w:rsid w:val="025BFE32"/>
    <w:rsid w:val="026A83BE"/>
    <w:rsid w:val="026C91F8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30984"/>
    <w:rsid w:val="032809D4"/>
    <w:rsid w:val="032CDCFF"/>
    <w:rsid w:val="034F9695"/>
    <w:rsid w:val="0350278E"/>
    <w:rsid w:val="03522F8F"/>
    <w:rsid w:val="0357FF48"/>
    <w:rsid w:val="036E6003"/>
    <w:rsid w:val="0376688C"/>
    <w:rsid w:val="0393FF50"/>
    <w:rsid w:val="03A691EB"/>
    <w:rsid w:val="03A7CEFF"/>
    <w:rsid w:val="03D2CBB7"/>
    <w:rsid w:val="03D801B7"/>
    <w:rsid w:val="03D88F27"/>
    <w:rsid w:val="03DEA636"/>
    <w:rsid w:val="03DFD056"/>
    <w:rsid w:val="03E69831"/>
    <w:rsid w:val="03F02563"/>
    <w:rsid w:val="03F32987"/>
    <w:rsid w:val="03F90226"/>
    <w:rsid w:val="03FD6BBC"/>
    <w:rsid w:val="03FE77C7"/>
    <w:rsid w:val="04072CD5"/>
    <w:rsid w:val="040EB08A"/>
    <w:rsid w:val="040EBC9C"/>
    <w:rsid w:val="04105AA6"/>
    <w:rsid w:val="04131993"/>
    <w:rsid w:val="042CC8D6"/>
    <w:rsid w:val="042E92D8"/>
    <w:rsid w:val="04378E16"/>
    <w:rsid w:val="043DA9ED"/>
    <w:rsid w:val="044CC9B8"/>
    <w:rsid w:val="04555728"/>
    <w:rsid w:val="04571CF9"/>
    <w:rsid w:val="045A9181"/>
    <w:rsid w:val="045F33D3"/>
    <w:rsid w:val="0468E28E"/>
    <w:rsid w:val="046CD74E"/>
    <w:rsid w:val="046D29FC"/>
    <w:rsid w:val="047984D2"/>
    <w:rsid w:val="048110A6"/>
    <w:rsid w:val="04874599"/>
    <w:rsid w:val="04A0A217"/>
    <w:rsid w:val="04A500C2"/>
    <w:rsid w:val="04AF94B3"/>
    <w:rsid w:val="04AFEB6B"/>
    <w:rsid w:val="04B00115"/>
    <w:rsid w:val="04BF2F9C"/>
    <w:rsid w:val="04CB066B"/>
    <w:rsid w:val="04CB5030"/>
    <w:rsid w:val="04DA08EE"/>
    <w:rsid w:val="04E9E2A7"/>
    <w:rsid w:val="04F91018"/>
    <w:rsid w:val="05035DD4"/>
    <w:rsid w:val="05039F48"/>
    <w:rsid w:val="050D4B1B"/>
    <w:rsid w:val="050D9522"/>
    <w:rsid w:val="0517A5A6"/>
    <w:rsid w:val="0518D263"/>
    <w:rsid w:val="051E73EB"/>
    <w:rsid w:val="05252152"/>
    <w:rsid w:val="0528AB68"/>
    <w:rsid w:val="05360EE9"/>
    <w:rsid w:val="053C3545"/>
    <w:rsid w:val="05441A3C"/>
    <w:rsid w:val="0546A7F0"/>
    <w:rsid w:val="0548F472"/>
    <w:rsid w:val="05516AB9"/>
    <w:rsid w:val="0555F280"/>
    <w:rsid w:val="0570ACDF"/>
    <w:rsid w:val="05B1346F"/>
    <w:rsid w:val="05B482CD"/>
    <w:rsid w:val="05B7AC59"/>
    <w:rsid w:val="05B956E1"/>
    <w:rsid w:val="05CE5F9F"/>
    <w:rsid w:val="05E047EC"/>
    <w:rsid w:val="05E1925D"/>
    <w:rsid w:val="05E57265"/>
    <w:rsid w:val="05E59162"/>
    <w:rsid w:val="05EC3234"/>
    <w:rsid w:val="05EF1A8F"/>
    <w:rsid w:val="05F2ED5A"/>
    <w:rsid w:val="05F45827"/>
    <w:rsid w:val="060F1B8C"/>
    <w:rsid w:val="0617CF05"/>
    <w:rsid w:val="061C2DB0"/>
    <w:rsid w:val="0623ABB1"/>
    <w:rsid w:val="062A9A25"/>
    <w:rsid w:val="064575AF"/>
    <w:rsid w:val="06496A8E"/>
    <w:rsid w:val="065A7E11"/>
    <w:rsid w:val="065E6FE9"/>
    <w:rsid w:val="066594EE"/>
    <w:rsid w:val="0676AB98"/>
    <w:rsid w:val="067DA61E"/>
    <w:rsid w:val="06817493"/>
    <w:rsid w:val="06818DF2"/>
    <w:rsid w:val="0694ADA8"/>
    <w:rsid w:val="069CCDCE"/>
    <w:rsid w:val="06A4E25B"/>
    <w:rsid w:val="06A5DB89"/>
    <w:rsid w:val="06A5E204"/>
    <w:rsid w:val="06B4BBD6"/>
    <w:rsid w:val="06C7DFDD"/>
    <w:rsid w:val="06C89CB8"/>
    <w:rsid w:val="06D1DC79"/>
    <w:rsid w:val="06E1C515"/>
    <w:rsid w:val="06EA51F1"/>
    <w:rsid w:val="06FE48EB"/>
    <w:rsid w:val="070DD000"/>
    <w:rsid w:val="07185F2F"/>
    <w:rsid w:val="0719DA03"/>
    <w:rsid w:val="071B9114"/>
    <w:rsid w:val="072138D1"/>
    <w:rsid w:val="0752F2F0"/>
    <w:rsid w:val="075E2260"/>
    <w:rsid w:val="075F0C83"/>
    <w:rsid w:val="076E3AC9"/>
    <w:rsid w:val="076F4C13"/>
    <w:rsid w:val="077937BA"/>
    <w:rsid w:val="078213E5"/>
    <w:rsid w:val="0785C859"/>
    <w:rsid w:val="0791EEC5"/>
    <w:rsid w:val="079F5127"/>
    <w:rsid w:val="07B455B6"/>
    <w:rsid w:val="07B47225"/>
    <w:rsid w:val="07D77972"/>
    <w:rsid w:val="07E8DE6F"/>
    <w:rsid w:val="0801654F"/>
    <w:rsid w:val="0808B5FB"/>
    <w:rsid w:val="081620E7"/>
    <w:rsid w:val="081925C7"/>
    <w:rsid w:val="08203FD5"/>
    <w:rsid w:val="08264F0B"/>
    <w:rsid w:val="082BABE0"/>
    <w:rsid w:val="083B6826"/>
    <w:rsid w:val="083F257C"/>
    <w:rsid w:val="0842D162"/>
    <w:rsid w:val="0843EFAD"/>
    <w:rsid w:val="084A49E8"/>
    <w:rsid w:val="08538712"/>
    <w:rsid w:val="08556E3D"/>
    <w:rsid w:val="0865FB7C"/>
    <w:rsid w:val="086F2325"/>
    <w:rsid w:val="086F5643"/>
    <w:rsid w:val="087047E1"/>
    <w:rsid w:val="087D9576"/>
    <w:rsid w:val="0894B719"/>
    <w:rsid w:val="089D1DF2"/>
    <w:rsid w:val="08A63CDA"/>
    <w:rsid w:val="08AA4F06"/>
    <w:rsid w:val="08B50F0B"/>
    <w:rsid w:val="08C1E6FF"/>
    <w:rsid w:val="08C5F84D"/>
    <w:rsid w:val="08CE0025"/>
    <w:rsid w:val="08CF1A66"/>
    <w:rsid w:val="08D0B716"/>
    <w:rsid w:val="08DC9697"/>
    <w:rsid w:val="08F6A91E"/>
    <w:rsid w:val="09197ECE"/>
    <w:rsid w:val="09233947"/>
    <w:rsid w:val="0929BA61"/>
    <w:rsid w:val="0935AF2A"/>
    <w:rsid w:val="094894F9"/>
    <w:rsid w:val="094A8D7D"/>
    <w:rsid w:val="09504286"/>
    <w:rsid w:val="095B17F8"/>
    <w:rsid w:val="0969951E"/>
    <w:rsid w:val="09719986"/>
    <w:rsid w:val="0971F77C"/>
    <w:rsid w:val="0971F7BF"/>
    <w:rsid w:val="09798785"/>
    <w:rsid w:val="097F0B1B"/>
    <w:rsid w:val="0986C515"/>
    <w:rsid w:val="0991DD74"/>
    <w:rsid w:val="0994FDA4"/>
    <w:rsid w:val="09A9136A"/>
    <w:rsid w:val="09B5E2A8"/>
    <w:rsid w:val="09DC7F33"/>
    <w:rsid w:val="09DEA1C3"/>
    <w:rsid w:val="09F78FC2"/>
    <w:rsid w:val="09FC386B"/>
    <w:rsid w:val="09FFAD10"/>
    <w:rsid w:val="0A02CAA8"/>
    <w:rsid w:val="0A1965D7"/>
    <w:rsid w:val="0A1A6D57"/>
    <w:rsid w:val="0A1F5A60"/>
    <w:rsid w:val="0A2E0142"/>
    <w:rsid w:val="0A307447"/>
    <w:rsid w:val="0A4106AF"/>
    <w:rsid w:val="0A420D3B"/>
    <w:rsid w:val="0A4DA486"/>
    <w:rsid w:val="0A4F5AA7"/>
    <w:rsid w:val="0A5102C8"/>
    <w:rsid w:val="0A58D993"/>
    <w:rsid w:val="0A61A7F8"/>
    <w:rsid w:val="0A70B43C"/>
    <w:rsid w:val="0A7A2D81"/>
    <w:rsid w:val="0A7D775B"/>
    <w:rsid w:val="0A92797F"/>
    <w:rsid w:val="0A98CEDC"/>
    <w:rsid w:val="0A9AA17E"/>
    <w:rsid w:val="0A9F4AAE"/>
    <w:rsid w:val="0AC2CECC"/>
    <w:rsid w:val="0AC62452"/>
    <w:rsid w:val="0ACA5A95"/>
    <w:rsid w:val="0ADEC6CD"/>
    <w:rsid w:val="0AE9EE80"/>
    <w:rsid w:val="0AF5C7F5"/>
    <w:rsid w:val="0B0E4AD5"/>
    <w:rsid w:val="0B129FE2"/>
    <w:rsid w:val="0B281265"/>
    <w:rsid w:val="0B345B23"/>
    <w:rsid w:val="0B3E9B12"/>
    <w:rsid w:val="0B43768A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8FE6B6"/>
    <w:rsid w:val="0B96E3F5"/>
    <w:rsid w:val="0B9834AA"/>
    <w:rsid w:val="0B9C23C3"/>
    <w:rsid w:val="0BBDC2D1"/>
    <w:rsid w:val="0BC8C1C2"/>
    <w:rsid w:val="0BCD4A33"/>
    <w:rsid w:val="0BCF92D9"/>
    <w:rsid w:val="0BDB0FF7"/>
    <w:rsid w:val="0BE001BE"/>
    <w:rsid w:val="0BE9B81B"/>
    <w:rsid w:val="0BED142E"/>
    <w:rsid w:val="0BF4A9F4"/>
    <w:rsid w:val="0BF6D3F1"/>
    <w:rsid w:val="0C02B345"/>
    <w:rsid w:val="0C0CD69F"/>
    <w:rsid w:val="0C0FD445"/>
    <w:rsid w:val="0C107F8A"/>
    <w:rsid w:val="0C17CAD3"/>
    <w:rsid w:val="0C195B46"/>
    <w:rsid w:val="0C19908E"/>
    <w:rsid w:val="0C238A94"/>
    <w:rsid w:val="0C2A9940"/>
    <w:rsid w:val="0C3C2AA1"/>
    <w:rsid w:val="0C3F450E"/>
    <w:rsid w:val="0C40B28A"/>
    <w:rsid w:val="0C430895"/>
    <w:rsid w:val="0C4A2557"/>
    <w:rsid w:val="0C571EA3"/>
    <w:rsid w:val="0C668A55"/>
    <w:rsid w:val="0C6CAFB9"/>
    <w:rsid w:val="0C847AA9"/>
    <w:rsid w:val="0C947581"/>
    <w:rsid w:val="0C9E193D"/>
    <w:rsid w:val="0CA58679"/>
    <w:rsid w:val="0CAC1443"/>
    <w:rsid w:val="0CADBD37"/>
    <w:rsid w:val="0CADE087"/>
    <w:rsid w:val="0CAECB62"/>
    <w:rsid w:val="0CB5CE8D"/>
    <w:rsid w:val="0CBB38B7"/>
    <w:rsid w:val="0CC7C6D0"/>
    <w:rsid w:val="0CC7DDEC"/>
    <w:rsid w:val="0CCB9930"/>
    <w:rsid w:val="0CCC9E66"/>
    <w:rsid w:val="0CE173C5"/>
    <w:rsid w:val="0CE6E84B"/>
    <w:rsid w:val="0CEEFA3B"/>
    <w:rsid w:val="0CF911D5"/>
    <w:rsid w:val="0D074413"/>
    <w:rsid w:val="0D1680DF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135B1"/>
    <w:rsid w:val="0DBD75FC"/>
    <w:rsid w:val="0DBDE058"/>
    <w:rsid w:val="0DCA6109"/>
    <w:rsid w:val="0DD047D4"/>
    <w:rsid w:val="0DD0A911"/>
    <w:rsid w:val="0DD15B50"/>
    <w:rsid w:val="0DD7FB02"/>
    <w:rsid w:val="0DE6AB09"/>
    <w:rsid w:val="0DEFF7F0"/>
    <w:rsid w:val="0DF87ADB"/>
    <w:rsid w:val="0DFA6F8E"/>
    <w:rsid w:val="0DFB1ADF"/>
    <w:rsid w:val="0E025AB6"/>
    <w:rsid w:val="0E22B707"/>
    <w:rsid w:val="0E27600D"/>
    <w:rsid w:val="0E309CAB"/>
    <w:rsid w:val="0E31DC65"/>
    <w:rsid w:val="0E338BFB"/>
    <w:rsid w:val="0E3AB9D0"/>
    <w:rsid w:val="0E44342D"/>
    <w:rsid w:val="0E48B294"/>
    <w:rsid w:val="0E54DE4C"/>
    <w:rsid w:val="0E5D2EEF"/>
    <w:rsid w:val="0E65836A"/>
    <w:rsid w:val="0E686EC7"/>
    <w:rsid w:val="0E77303D"/>
    <w:rsid w:val="0E7CB08C"/>
    <w:rsid w:val="0E96AA86"/>
    <w:rsid w:val="0EA85624"/>
    <w:rsid w:val="0EB3EEAD"/>
    <w:rsid w:val="0EC313D4"/>
    <w:rsid w:val="0EC43B4E"/>
    <w:rsid w:val="0ED01893"/>
    <w:rsid w:val="0ED1F560"/>
    <w:rsid w:val="0ED2334F"/>
    <w:rsid w:val="0EDD63AB"/>
    <w:rsid w:val="0EE7D4D1"/>
    <w:rsid w:val="0EF039BC"/>
    <w:rsid w:val="0EF5BE3F"/>
    <w:rsid w:val="0F0BD3E0"/>
    <w:rsid w:val="0F1C1B0F"/>
    <w:rsid w:val="0F20DA06"/>
    <w:rsid w:val="0F244246"/>
    <w:rsid w:val="0F26FB67"/>
    <w:rsid w:val="0F3AB046"/>
    <w:rsid w:val="0F3D5C56"/>
    <w:rsid w:val="0F421662"/>
    <w:rsid w:val="0F4888DB"/>
    <w:rsid w:val="0F586B3C"/>
    <w:rsid w:val="0F5A1DCE"/>
    <w:rsid w:val="0F607802"/>
    <w:rsid w:val="0F65C65A"/>
    <w:rsid w:val="0F71452D"/>
    <w:rsid w:val="0F75DA12"/>
    <w:rsid w:val="0F7D7280"/>
    <w:rsid w:val="0F97E227"/>
    <w:rsid w:val="0FA91468"/>
    <w:rsid w:val="0FB85A76"/>
    <w:rsid w:val="0FB91C4B"/>
    <w:rsid w:val="0FBE8768"/>
    <w:rsid w:val="0FCC284A"/>
    <w:rsid w:val="0FD0CF6C"/>
    <w:rsid w:val="0FE26F7A"/>
    <w:rsid w:val="0FE9FAAE"/>
    <w:rsid w:val="0FFFB98F"/>
    <w:rsid w:val="1002DB65"/>
    <w:rsid w:val="102272B6"/>
    <w:rsid w:val="10248864"/>
    <w:rsid w:val="10263337"/>
    <w:rsid w:val="102E1B74"/>
    <w:rsid w:val="104C90C9"/>
    <w:rsid w:val="10698C8C"/>
    <w:rsid w:val="107AB650"/>
    <w:rsid w:val="10870722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0F9BC4"/>
    <w:rsid w:val="111679B8"/>
    <w:rsid w:val="1122A1BD"/>
    <w:rsid w:val="11274984"/>
    <w:rsid w:val="112F6F3E"/>
    <w:rsid w:val="11337BDF"/>
    <w:rsid w:val="113565D6"/>
    <w:rsid w:val="114080C2"/>
    <w:rsid w:val="116DA9A8"/>
    <w:rsid w:val="11725A92"/>
    <w:rsid w:val="1175CC38"/>
    <w:rsid w:val="1175D0AA"/>
    <w:rsid w:val="1178F79C"/>
    <w:rsid w:val="117D29A1"/>
    <w:rsid w:val="118EA389"/>
    <w:rsid w:val="119AACD6"/>
    <w:rsid w:val="11B934A7"/>
    <w:rsid w:val="11BC7616"/>
    <w:rsid w:val="11BE8B43"/>
    <w:rsid w:val="11C05109"/>
    <w:rsid w:val="11C3F883"/>
    <w:rsid w:val="11CAEB74"/>
    <w:rsid w:val="11DC9C61"/>
    <w:rsid w:val="11EF62A9"/>
    <w:rsid w:val="11F0F95B"/>
    <w:rsid w:val="11FAB496"/>
    <w:rsid w:val="120191EB"/>
    <w:rsid w:val="12065947"/>
    <w:rsid w:val="1211664A"/>
    <w:rsid w:val="122A29CB"/>
    <w:rsid w:val="1237146B"/>
    <w:rsid w:val="12490EDA"/>
    <w:rsid w:val="124BA4AC"/>
    <w:rsid w:val="126A5D62"/>
    <w:rsid w:val="12703F74"/>
    <w:rsid w:val="1277C415"/>
    <w:rsid w:val="12849ABE"/>
    <w:rsid w:val="128A5472"/>
    <w:rsid w:val="1294E4C3"/>
    <w:rsid w:val="129CAD3B"/>
    <w:rsid w:val="129EABA5"/>
    <w:rsid w:val="12AB6C25"/>
    <w:rsid w:val="12ADF4C4"/>
    <w:rsid w:val="12B24A19"/>
    <w:rsid w:val="12BA1C2C"/>
    <w:rsid w:val="12DC765F"/>
    <w:rsid w:val="12DF38BA"/>
    <w:rsid w:val="12EA2E48"/>
    <w:rsid w:val="12ECD9C4"/>
    <w:rsid w:val="12FB8380"/>
    <w:rsid w:val="12FF283A"/>
    <w:rsid w:val="13173BD6"/>
    <w:rsid w:val="131AFF95"/>
    <w:rsid w:val="131E56D7"/>
    <w:rsid w:val="13224AD3"/>
    <w:rsid w:val="13424054"/>
    <w:rsid w:val="1351AD9E"/>
    <w:rsid w:val="135777E8"/>
    <w:rsid w:val="135A7332"/>
    <w:rsid w:val="13A08424"/>
    <w:rsid w:val="13A5234F"/>
    <w:rsid w:val="13A9E571"/>
    <w:rsid w:val="13AD36AB"/>
    <w:rsid w:val="13AE310B"/>
    <w:rsid w:val="13D3ABA8"/>
    <w:rsid w:val="13DA342D"/>
    <w:rsid w:val="13DF34AE"/>
    <w:rsid w:val="13DF360F"/>
    <w:rsid w:val="13E0698F"/>
    <w:rsid w:val="13E0B67D"/>
    <w:rsid w:val="13ED16EC"/>
    <w:rsid w:val="13ED3CA3"/>
    <w:rsid w:val="13F2D60E"/>
    <w:rsid w:val="13FA6093"/>
    <w:rsid w:val="14139BAF"/>
    <w:rsid w:val="14206B1F"/>
    <w:rsid w:val="14207A30"/>
    <w:rsid w:val="1425A3B3"/>
    <w:rsid w:val="1430B524"/>
    <w:rsid w:val="144718B3"/>
    <w:rsid w:val="144734E9"/>
    <w:rsid w:val="1451AEF2"/>
    <w:rsid w:val="145647AB"/>
    <w:rsid w:val="145D8669"/>
    <w:rsid w:val="146B8849"/>
    <w:rsid w:val="146D49C3"/>
    <w:rsid w:val="147DB28D"/>
    <w:rsid w:val="148077AB"/>
    <w:rsid w:val="149AF89B"/>
    <w:rsid w:val="14A7D21D"/>
    <w:rsid w:val="14AD6CFA"/>
    <w:rsid w:val="14C64A9C"/>
    <w:rsid w:val="14E0E3C3"/>
    <w:rsid w:val="14E88CF3"/>
    <w:rsid w:val="14F18658"/>
    <w:rsid w:val="14F2F821"/>
    <w:rsid w:val="14F416D8"/>
    <w:rsid w:val="1551C303"/>
    <w:rsid w:val="15632829"/>
    <w:rsid w:val="156705C2"/>
    <w:rsid w:val="1567DABA"/>
    <w:rsid w:val="156EB52D"/>
    <w:rsid w:val="15750C4C"/>
    <w:rsid w:val="1580783F"/>
    <w:rsid w:val="1582A765"/>
    <w:rsid w:val="1583E318"/>
    <w:rsid w:val="15909A61"/>
    <w:rsid w:val="15AAFB96"/>
    <w:rsid w:val="15B18D3E"/>
    <w:rsid w:val="15B34ED1"/>
    <w:rsid w:val="15B41DFC"/>
    <w:rsid w:val="15C30725"/>
    <w:rsid w:val="15D2941D"/>
    <w:rsid w:val="15D72ABD"/>
    <w:rsid w:val="15E3054A"/>
    <w:rsid w:val="15F407B4"/>
    <w:rsid w:val="15F612E0"/>
    <w:rsid w:val="1610849B"/>
    <w:rsid w:val="16138DCB"/>
    <w:rsid w:val="161EF0DA"/>
    <w:rsid w:val="16308F28"/>
    <w:rsid w:val="16422919"/>
    <w:rsid w:val="1645CBB5"/>
    <w:rsid w:val="1648D964"/>
    <w:rsid w:val="164A3858"/>
    <w:rsid w:val="16595B46"/>
    <w:rsid w:val="165CDBF9"/>
    <w:rsid w:val="167C7D58"/>
    <w:rsid w:val="1694BCE8"/>
    <w:rsid w:val="16959EB1"/>
    <w:rsid w:val="1696045A"/>
    <w:rsid w:val="169A3FAC"/>
    <w:rsid w:val="169A5AEF"/>
    <w:rsid w:val="169BE3FD"/>
    <w:rsid w:val="169CE967"/>
    <w:rsid w:val="169E5054"/>
    <w:rsid w:val="16ADAB8F"/>
    <w:rsid w:val="16BA85BE"/>
    <w:rsid w:val="16BE82A6"/>
    <w:rsid w:val="16C776D3"/>
    <w:rsid w:val="16D0814F"/>
    <w:rsid w:val="16E45918"/>
    <w:rsid w:val="16FA69DE"/>
    <w:rsid w:val="16FEE90F"/>
    <w:rsid w:val="1702D623"/>
    <w:rsid w:val="171F8788"/>
    <w:rsid w:val="171F87BF"/>
    <w:rsid w:val="172C24A7"/>
    <w:rsid w:val="1734C80D"/>
    <w:rsid w:val="17581AF2"/>
    <w:rsid w:val="176E44D8"/>
    <w:rsid w:val="1789F0DD"/>
    <w:rsid w:val="179C5500"/>
    <w:rsid w:val="17B78DCB"/>
    <w:rsid w:val="17BD4F04"/>
    <w:rsid w:val="17C145E4"/>
    <w:rsid w:val="17D2995D"/>
    <w:rsid w:val="17E3C3D4"/>
    <w:rsid w:val="17F31ABC"/>
    <w:rsid w:val="181299B1"/>
    <w:rsid w:val="181A0D77"/>
    <w:rsid w:val="18203B9B"/>
    <w:rsid w:val="182412DB"/>
    <w:rsid w:val="1833CCA7"/>
    <w:rsid w:val="1836301B"/>
    <w:rsid w:val="18557429"/>
    <w:rsid w:val="1864C229"/>
    <w:rsid w:val="1864F0C4"/>
    <w:rsid w:val="186CB8B4"/>
    <w:rsid w:val="1874C751"/>
    <w:rsid w:val="18871C2C"/>
    <w:rsid w:val="189EA684"/>
    <w:rsid w:val="18A38DC6"/>
    <w:rsid w:val="18A9D4F8"/>
    <w:rsid w:val="18AE7C4C"/>
    <w:rsid w:val="18B4A959"/>
    <w:rsid w:val="18C04F61"/>
    <w:rsid w:val="18CE49FE"/>
    <w:rsid w:val="18F20523"/>
    <w:rsid w:val="18FAA7E7"/>
    <w:rsid w:val="18FCB5F1"/>
    <w:rsid w:val="19030E35"/>
    <w:rsid w:val="19186AA7"/>
    <w:rsid w:val="1928B0D9"/>
    <w:rsid w:val="192DB3A2"/>
    <w:rsid w:val="19326A4A"/>
    <w:rsid w:val="193EDD27"/>
    <w:rsid w:val="19411E9D"/>
    <w:rsid w:val="19445AFE"/>
    <w:rsid w:val="19450FBB"/>
    <w:rsid w:val="19510A8A"/>
    <w:rsid w:val="1952283B"/>
    <w:rsid w:val="197D5B11"/>
    <w:rsid w:val="19978BB1"/>
    <w:rsid w:val="1997ECC1"/>
    <w:rsid w:val="199E2D75"/>
    <w:rsid w:val="19AB6BEE"/>
    <w:rsid w:val="19BAD484"/>
    <w:rsid w:val="19C70B54"/>
    <w:rsid w:val="19CB36B3"/>
    <w:rsid w:val="19D2F09A"/>
    <w:rsid w:val="19D5F222"/>
    <w:rsid w:val="19DE8653"/>
    <w:rsid w:val="19E12F72"/>
    <w:rsid w:val="19FC63EA"/>
    <w:rsid w:val="1A031540"/>
    <w:rsid w:val="1A041CDA"/>
    <w:rsid w:val="1A06BD6E"/>
    <w:rsid w:val="1A0A75E0"/>
    <w:rsid w:val="1A0D610A"/>
    <w:rsid w:val="1A143D57"/>
    <w:rsid w:val="1A19C558"/>
    <w:rsid w:val="1A20D34C"/>
    <w:rsid w:val="1A363E3C"/>
    <w:rsid w:val="1A3E0225"/>
    <w:rsid w:val="1A412C79"/>
    <w:rsid w:val="1A41FCDE"/>
    <w:rsid w:val="1A450845"/>
    <w:rsid w:val="1A493C58"/>
    <w:rsid w:val="1A4E7632"/>
    <w:rsid w:val="1A51F56D"/>
    <w:rsid w:val="1A5BFC8C"/>
    <w:rsid w:val="1A5C538C"/>
    <w:rsid w:val="1A6EBD15"/>
    <w:rsid w:val="1A764DB7"/>
    <w:rsid w:val="1A8F31A4"/>
    <w:rsid w:val="1A97A93A"/>
    <w:rsid w:val="1A9AE1A9"/>
    <w:rsid w:val="1AB68E54"/>
    <w:rsid w:val="1AB7B5BE"/>
    <w:rsid w:val="1AC4813A"/>
    <w:rsid w:val="1ACE3AAB"/>
    <w:rsid w:val="1ADECBBE"/>
    <w:rsid w:val="1ADF7F67"/>
    <w:rsid w:val="1AE0E01C"/>
    <w:rsid w:val="1AF1F7D2"/>
    <w:rsid w:val="1B01608F"/>
    <w:rsid w:val="1B0DF9E0"/>
    <w:rsid w:val="1B159A3C"/>
    <w:rsid w:val="1B19D36C"/>
    <w:rsid w:val="1B2DAA5A"/>
    <w:rsid w:val="1B34D2FD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096F0"/>
    <w:rsid w:val="1B85A5C0"/>
    <w:rsid w:val="1B8CC8BA"/>
    <w:rsid w:val="1B8E92BC"/>
    <w:rsid w:val="1B90F37D"/>
    <w:rsid w:val="1B929E62"/>
    <w:rsid w:val="1B9AE7F6"/>
    <w:rsid w:val="1BA48F99"/>
    <w:rsid w:val="1BA7B2A0"/>
    <w:rsid w:val="1BA91508"/>
    <w:rsid w:val="1BB22596"/>
    <w:rsid w:val="1BC41397"/>
    <w:rsid w:val="1BC71AEF"/>
    <w:rsid w:val="1BD6A7A4"/>
    <w:rsid w:val="1BDED16B"/>
    <w:rsid w:val="1BEC4C48"/>
    <w:rsid w:val="1C07446A"/>
    <w:rsid w:val="1C0F7DCE"/>
    <w:rsid w:val="1C179911"/>
    <w:rsid w:val="1C298E08"/>
    <w:rsid w:val="1C2AEBB2"/>
    <w:rsid w:val="1C319191"/>
    <w:rsid w:val="1C3A0DF7"/>
    <w:rsid w:val="1C466453"/>
    <w:rsid w:val="1C51F5ED"/>
    <w:rsid w:val="1C525EB5"/>
    <w:rsid w:val="1C531250"/>
    <w:rsid w:val="1C63A08D"/>
    <w:rsid w:val="1C655464"/>
    <w:rsid w:val="1C730366"/>
    <w:rsid w:val="1C8EB7E6"/>
    <w:rsid w:val="1C994DBF"/>
    <w:rsid w:val="1CA60A80"/>
    <w:rsid w:val="1CB16A9D"/>
    <w:rsid w:val="1CC3BC77"/>
    <w:rsid w:val="1CCF1AC1"/>
    <w:rsid w:val="1CE76790"/>
    <w:rsid w:val="1CEAC6EE"/>
    <w:rsid w:val="1D0BA78F"/>
    <w:rsid w:val="1D16FF0D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7B05AA"/>
    <w:rsid w:val="1D845A60"/>
    <w:rsid w:val="1D90981A"/>
    <w:rsid w:val="1DAAF262"/>
    <w:rsid w:val="1DBA7DF5"/>
    <w:rsid w:val="1DBB9992"/>
    <w:rsid w:val="1DD4EED2"/>
    <w:rsid w:val="1DD60797"/>
    <w:rsid w:val="1DE254FA"/>
    <w:rsid w:val="1DE5DDE4"/>
    <w:rsid w:val="1DE9D035"/>
    <w:rsid w:val="1DEDA2C3"/>
    <w:rsid w:val="1DF4764C"/>
    <w:rsid w:val="1DF6ACE9"/>
    <w:rsid w:val="1E0B60A6"/>
    <w:rsid w:val="1E0C7498"/>
    <w:rsid w:val="1E131B2D"/>
    <w:rsid w:val="1E2EA5CB"/>
    <w:rsid w:val="1E3251AA"/>
    <w:rsid w:val="1E402E22"/>
    <w:rsid w:val="1E43ADAA"/>
    <w:rsid w:val="1E5877E7"/>
    <w:rsid w:val="1E773B4A"/>
    <w:rsid w:val="1E7FF42A"/>
    <w:rsid w:val="1E80C715"/>
    <w:rsid w:val="1E8B0E00"/>
    <w:rsid w:val="1E91617A"/>
    <w:rsid w:val="1E922E03"/>
    <w:rsid w:val="1E962A9F"/>
    <w:rsid w:val="1EA8FC9B"/>
    <w:rsid w:val="1EA96345"/>
    <w:rsid w:val="1EAA4C9F"/>
    <w:rsid w:val="1EAFD991"/>
    <w:rsid w:val="1EB23747"/>
    <w:rsid w:val="1EB6272A"/>
    <w:rsid w:val="1EC28944"/>
    <w:rsid w:val="1EC4697C"/>
    <w:rsid w:val="1ED9379E"/>
    <w:rsid w:val="1EE24C9E"/>
    <w:rsid w:val="1EE3F195"/>
    <w:rsid w:val="1EEED6A9"/>
    <w:rsid w:val="1F06F512"/>
    <w:rsid w:val="1F0CC47C"/>
    <w:rsid w:val="1F0E263D"/>
    <w:rsid w:val="1F12E803"/>
    <w:rsid w:val="1F141158"/>
    <w:rsid w:val="1F1C27D0"/>
    <w:rsid w:val="1F2EED56"/>
    <w:rsid w:val="1F46C2C3"/>
    <w:rsid w:val="1F4F39D3"/>
    <w:rsid w:val="1F546CAD"/>
    <w:rsid w:val="1F56D042"/>
    <w:rsid w:val="1F5803BE"/>
    <w:rsid w:val="1F594FFB"/>
    <w:rsid w:val="1F5B0042"/>
    <w:rsid w:val="1F5D4E41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D691CF"/>
    <w:rsid w:val="1FE621F3"/>
    <w:rsid w:val="1FE8DF5E"/>
    <w:rsid w:val="1FFB5D39"/>
    <w:rsid w:val="1FFC81EB"/>
    <w:rsid w:val="2001D4F0"/>
    <w:rsid w:val="20130BAB"/>
    <w:rsid w:val="2017DA1A"/>
    <w:rsid w:val="202A8884"/>
    <w:rsid w:val="2044D529"/>
    <w:rsid w:val="204D23FB"/>
    <w:rsid w:val="2055FB48"/>
    <w:rsid w:val="205CFE5F"/>
    <w:rsid w:val="20660F85"/>
    <w:rsid w:val="20697637"/>
    <w:rsid w:val="2069895E"/>
    <w:rsid w:val="2084C940"/>
    <w:rsid w:val="20965F6F"/>
    <w:rsid w:val="209B531B"/>
    <w:rsid w:val="209D693D"/>
    <w:rsid w:val="20A9E076"/>
    <w:rsid w:val="20AA8D61"/>
    <w:rsid w:val="20B683A6"/>
    <w:rsid w:val="20BE7B6B"/>
    <w:rsid w:val="20D289F5"/>
    <w:rsid w:val="20D7F1B7"/>
    <w:rsid w:val="20E7B502"/>
    <w:rsid w:val="20E8894C"/>
    <w:rsid w:val="20EB0A34"/>
    <w:rsid w:val="20F2FD6F"/>
    <w:rsid w:val="20F74027"/>
    <w:rsid w:val="20F9CCE5"/>
    <w:rsid w:val="211546C4"/>
    <w:rsid w:val="21268373"/>
    <w:rsid w:val="213A4EC9"/>
    <w:rsid w:val="21429FCE"/>
    <w:rsid w:val="21479717"/>
    <w:rsid w:val="215C1C6F"/>
    <w:rsid w:val="215C9A98"/>
    <w:rsid w:val="215CA013"/>
    <w:rsid w:val="21733C18"/>
    <w:rsid w:val="217A32D4"/>
    <w:rsid w:val="217A6D3B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619793"/>
    <w:rsid w:val="2287333B"/>
    <w:rsid w:val="22AD4555"/>
    <w:rsid w:val="22BC0681"/>
    <w:rsid w:val="22BDEFB1"/>
    <w:rsid w:val="22C2936D"/>
    <w:rsid w:val="22C34C86"/>
    <w:rsid w:val="22C51C89"/>
    <w:rsid w:val="22C81EAF"/>
    <w:rsid w:val="22CEA779"/>
    <w:rsid w:val="22D55EB6"/>
    <w:rsid w:val="22E70250"/>
    <w:rsid w:val="22ED74F2"/>
    <w:rsid w:val="2301B2F3"/>
    <w:rsid w:val="230AED8C"/>
    <w:rsid w:val="231116D8"/>
    <w:rsid w:val="231DC2F8"/>
    <w:rsid w:val="2323BDAE"/>
    <w:rsid w:val="233B817B"/>
    <w:rsid w:val="233E52F2"/>
    <w:rsid w:val="23420C98"/>
    <w:rsid w:val="234FBF60"/>
    <w:rsid w:val="23518CFF"/>
    <w:rsid w:val="23578E71"/>
    <w:rsid w:val="23756534"/>
    <w:rsid w:val="2378C88D"/>
    <w:rsid w:val="238B9175"/>
    <w:rsid w:val="238BAF6E"/>
    <w:rsid w:val="239847F8"/>
    <w:rsid w:val="23A02030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2182DA"/>
    <w:rsid w:val="243445ED"/>
    <w:rsid w:val="243CCD79"/>
    <w:rsid w:val="24434A69"/>
    <w:rsid w:val="24443056"/>
    <w:rsid w:val="244B332C"/>
    <w:rsid w:val="244CE786"/>
    <w:rsid w:val="2459D930"/>
    <w:rsid w:val="245C6E05"/>
    <w:rsid w:val="24606043"/>
    <w:rsid w:val="2468A777"/>
    <w:rsid w:val="2471EF8B"/>
    <w:rsid w:val="249D27D7"/>
    <w:rsid w:val="24A322FD"/>
    <w:rsid w:val="24A46C23"/>
    <w:rsid w:val="24AA8C9E"/>
    <w:rsid w:val="24AEF3B4"/>
    <w:rsid w:val="24C9864D"/>
    <w:rsid w:val="24C9A551"/>
    <w:rsid w:val="24CBF30B"/>
    <w:rsid w:val="24D20693"/>
    <w:rsid w:val="24D590CD"/>
    <w:rsid w:val="24D7D8C4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5E3E8E"/>
    <w:rsid w:val="256E1998"/>
    <w:rsid w:val="25858E21"/>
    <w:rsid w:val="25BC24FF"/>
    <w:rsid w:val="25BF4EB5"/>
    <w:rsid w:val="25C11C39"/>
    <w:rsid w:val="25EAAA30"/>
    <w:rsid w:val="26190116"/>
    <w:rsid w:val="261D897E"/>
    <w:rsid w:val="2630238E"/>
    <w:rsid w:val="263C3C15"/>
    <w:rsid w:val="263D1FD8"/>
    <w:rsid w:val="2647D4B5"/>
    <w:rsid w:val="2671E8F5"/>
    <w:rsid w:val="2673223D"/>
    <w:rsid w:val="26777D62"/>
    <w:rsid w:val="26789BEA"/>
    <w:rsid w:val="267BED06"/>
    <w:rsid w:val="267F92A4"/>
    <w:rsid w:val="26892DC1"/>
    <w:rsid w:val="268A475A"/>
    <w:rsid w:val="268C4A9A"/>
    <w:rsid w:val="26A02180"/>
    <w:rsid w:val="26A2D50D"/>
    <w:rsid w:val="26C75ED9"/>
    <w:rsid w:val="26C9E0A0"/>
    <w:rsid w:val="26CFAF81"/>
    <w:rsid w:val="26D15961"/>
    <w:rsid w:val="26D1D9A5"/>
    <w:rsid w:val="26D561B1"/>
    <w:rsid w:val="26E0A727"/>
    <w:rsid w:val="26E382E1"/>
    <w:rsid w:val="27204679"/>
    <w:rsid w:val="2720627C"/>
    <w:rsid w:val="27315363"/>
    <w:rsid w:val="273E9255"/>
    <w:rsid w:val="273EFEDA"/>
    <w:rsid w:val="27492935"/>
    <w:rsid w:val="27581B24"/>
    <w:rsid w:val="276D4957"/>
    <w:rsid w:val="27701719"/>
    <w:rsid w:val="2773F794"/>
    <w:rsid w:val="27762C42"/>
    <w:rsid w:val="2781524C"/>
    <w:rsid w:val="279564E6"/>
    <w:rsid w:val="27A65334"/>
    <w:rsid w:val="27A9904D"/>
    <w:rsid w:val="27BDA135"/>
    <w:rsid w:val="27C0204D"/>
    <w:rsid w:val="27C65C89"/>
    <w:rsid w:val="27C6D12A"/>
    <w:rsid w:val="27CB244D"/>
    <w:rsid w:val="27E30FFC"/>
    <w:rsid w:val="280793D0"/>
    <w:rsid w:val="280D7E0B"/>
    <w:rsid w:val="280E80FE"/>
    <w:rsid w:val="28143A00"/>
    <w:rsid w:val="281B31AD"/>
    <w:rsid w:val="281BC48E"/>
    <w:rsid w:val="282D88B6"/>
    <w:rsid w:val="2830C814"/>
    <w:rsid w:val="283720EE"/>
    <w:rsid w:val="283866C2"/>
    <w:rsid w:val="283E3F05"/>
    <w:rsid w:val="283EAECA"/>
    <w:rsid w:val="2844865F"/>
    <w:rsid w:val="284BB157"/>
    <w:rsid w:val="2853D308"/>
    <w:rsid w:val="285BB393"/>
    <w:rsid w:val="288E14E0"/>
    <w:rsid w:val="288FA997"/>
    <w:rsid w:val="289AC143"/>
    <w:rsid w:val="28A0A5E2"/>
    <w:rsid w:val="28AB77B9"/>
    <w:rsid w:val="28B64362"/>
    <w:rsid w:val="28FC6F29"/>
    <w:rsid w:val="28FD9248"/>
    <w:rsid w:val="2902B591"/>
    <w:rsid w:val="2909D00E"/>
    <w:rsid w:val="290AD506"/>
    <w:rsid w:val="291D92B5"/>
    <w:rsid w:val="2920B734"/>
    <w:rsid w:val="292A6F0D"/>
    <w:rsid w:val="292B4104"/>
    <w:rsid w:val="2939ED06"/>
    <w:rsid w:val="293B6B53"/>
    <w:rsid w:val="2945DA44"/>
    <w:rsid w:val="29528DD9"/>
    <w:rsid w:val="2961CD1F"/>
    <w:rsid w:val="2963F62E"/>
    <w:rsid w:val="296897F3"/>
    <w:rsid w:val="297F7577"/>
    <w:rsid w:val="29857F20"/>
    <w:rsid w:val="29909700"/>
    <w:rsid w:val="29A0FB46"/>
    <w:rsid w:val="29A9DAC6"/>
    <w:rsid w:val="29AAC2FF"/>
    <w:rsid w:val="29B3BBB5"/>
    <w:rsid w:val="29B86309"/>
    <w:rsid w:val="29C6C0CE"/>
    <w:rsid w:val="29D67C16"/>
    <w:rsid w:val="29D91B25"/>
    <w:rsid w:val="29EB78BA"/>
    <w:rsid w:val="29F4E4A7"/>
    <w:rsid w:val="29FC3319"/>
    <w:rsid w:val="2A0090D2"/>
    <w:rsid w:val="2A01AE95"/>
    <w:rsid w:val="2A0B3BC1"/>
    <w:rsid w:val="2A0F2312"/>
    <w:rsid w:val="2A1A4972"/>
    <w:rsid w:val="2A1D86B8"/>
    <w:rsid w:val="2A2368F7"/>
    <w:rsid w:val="2A24FF45"/>
    <w:rsid w:val="2A257A44"/>
    <w:rsid w:val="2A443D8F"/>
    <w:rsid w:val="2A473CA5"/>
    <w:rsid w:val="2A51EAEA"/>
    <w:rsid w:val="2A52F3C0"/>
    <w:rsid w:val="2A5511E7"/>
    <w:rsid w:val="2A601516"/>
    <w:rsid w:val="2A77C0BA"/>
    <w:rsid w:val="2A7D950D"/>
    <w:rsid w:val="2A7E9378"/>
    <w:rsid w:val="2A9F4519"/>
    <w:rsid w:val="2AA0EE83"/>
    <w:rsid w:val="2AA5FD46"/>
    <w:rsid w:val="2AB1D41E"/>
    <w:rsid w:val="2ACFCCA5"/>
    <w:rsid w:val="2AE2928A"/>
    <w:rsid w:val="2AE9F238"/>
    <w:rsid w:val="2AFCD28C"/>
    <w:rsid w:val="2B0314D7"/>
    <w:rsid w:val="2B0EA36B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8B420B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46CC9D"/>
    <w:rsid w:val="2C47BBB9"/>
    <w:rsid w:val="2C5B1EF3"/>
    <w:rsid w:val="2C6F344C"/>
    <w:rsid w:val="2C741150"/>
    <w:rsid w:val="2C8BD928"/>
    <w:rsid w:val="2C9655AB"/>
    <w:rsid w:val="2CA32AE9"/>
    <w:rsid w:val="2CBBF580"/>
    <w:rsid w:val="2CC3E3CE"/>
    <w:rsid w:val="2CC52BFB"/>
    <w:rsid w:val="2CC8532B"/>
    <w:rsid w:val="2CC954EA"/>
    <w:rsid w:val="2CCC87D4"/>
    <w:rsid w:val="2CF3866B"/>
    <w:rsid w:val="2D00DEE3"/>
    <w:rsid w:val="2D073BEB"/>
    <w:rsid w:val="2D074AD2"/>
    <w:rsid w:val="2D1D39CD"/>
    <w:rsid w:val="2D1D3A0D"/>
    <w:rsid w:val="2D203773"/>
    <w:rsid w:val="2D42030E"/>
    <w:rsid w:val="2D47419C"/>
    <w:rsid w:val="2D47EE8B"/>
    <w:rsid w:val="2D4A3D41"/>
    <w:rsid w:val="2D4B1ACF"/>
    <w:rsid w:val="2D4BA6A4"/>
    <w:rsid w:val="2D4C1B3F"/>
    <w:rsid w:val="2D517598"/>
    <w:rsid w:val="2D5C4572"/>
    <w:rsid w:val="2D5D9AA6"/>
    <w:rsid w:val="2D5E00CD"/>
    <w:rsid w:val="2D7653B2"/>
    <w:rsid w:val="2D7C4870"/>
    <w:rsid w:val="2D7D890F"/>
    <w:rsid w:val="2D86DCDD"/>
    <w:rsid w:val="2DA2386D"/>
    <w:rsid w:val="2DA44F31"/>
    <w:rsid w:val="2DB30829"/>
    <w:rsid w:val="2DB4C2B1"/>
    <w:rsid w:val="2DBACF44"/>
    <w:rsid w:val="2DBC29A8"/>
    <w:rsid w:val="2DBD4E59"/>
    <w:rsid w:val="2DC85B25"/>
    <w:rsid w:val="2DCC171D"/>
    <w:rsid w:val="2DD66A23"/>
    <w:rsid w:val="2DDD4131"/>
    <w:rsid w:val="2DDDCF68"/>
    <w:rsid w:val="2DDF1FAA"/>
    <w:rsid w:val="2DE0CB28"/>
    <w:rsid w:val="2E07E304"/>
    <w:rsid w:val="2E0C4066"/>
    <w:rsid w:val="2E0D6DBE"/>
    <w:rsid w:val="2E0E5CDB"/>
    <w:rsid w:val="2E2776B7"/>
    <w:rsid w:val="2E338881"/>
    <w:rsid w:val="2E3EFB4A"/>
    <w:rsid w:val="2E5062FA"/>
    <w:rsid w:val="2E563EA9"/>
    <w:rsid w:val="2E56C430"/>
    <w:rsid w:val="2E5AA6DC"/>
    <w:rsid w:val="2E6073F6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90502"/>
    <w:rsid w:val="2EDC629E"/>
    <w:rsid w:val="2EE41393"/>
    <w:rsid w:val="2EE5BB20"/>
    <w:rsid w:val="2EE891B7"/>
    <w:rsid w:val="2EEBA7E6"/>
    <w:rsid w:val="2EFCD1C6"/>
    <w:rsid w:val="2EFE9449"/>
    <w:rsid w:val="2F0B569D"/>
    <w:rsid w:val="2F13480A"/>
    <w:rsid w:val="2F17E0FC"/>
    <w:rsid w:val="2F1B39AA"/>
    <w:rsid w:val="2F22C786"/>
    <w:rsid w:val="2F397D83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ABB212"/>
    <w:rsid w:val="2FB18014"/>
    <w:rsid w:val="2FB65AFF"/>
    <w:rsid w:val="2FBFED1C"/>
    <w:rsid w:val="2FC34E75"/>
    <w:rsid w:val="2FCB767E"/>
    <w:rsid w:val="2FD425E1"/>
    <w:rsid w:val="2FDC1AC4"/>
    <w:rsid w:val="2FEEB6FB"/>
    <w:rsid w:val="2FFC4600"/>
    <w:rsid w:val="301EB063"/>
    <w:rsid w:val="3034AA97"/>
    <w:rsid w:val="3043C77F"/>
    <w:rsid w:val="304BBEA2"/>
    <w:rsid w:val="3059886D"/>
    <w:rsid w:val="307D3FA1"/>
    <w:rsid w:val="307ED556"/>
    <w:rsid w:val="307F8F4D"/>
    <w:rsid w:val="30926A2E"/>
    <w:rsid w:val="30B8CF89"/>
    <w:rsid w:val="30CF4FB2"/>
    <w:rsid w:val="30DF2D39"/>
    <w:rsid w:val="30E24B49"/>
    <w:rsid w:val="30F3F3D6"/>
    <w:rsid w:val="30F41F70"/>
    <w:rsid w:val="30F49481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8A875C"/>
    <w:rsid w:val="31A1FCC2"/>
    <w:rsid w:val="31A42BC1"/>
    <w:rsid w:val="31A7B08D"/>
    <w:rsid w:val="31ADCFD8"/>
    <w:rsid w:val="31B0D3B6"/>
    <w:rsid w:val="31BC09AD"/>
    <w:rsid w:val="31DC0BDA"/>
    <w:rsid w:val="31FE34E3"/>
    <w:rsid w:val="320CFB0D"/>
    <w:rsid w:val="32195B05"/>
    <w:rsid w:val="321A34F7"/>
    <w:rsid w:val="322930DF"/>
    <w:rsid w:val="324906BC"/>
    <w:rsid w:val="324A99CA"/>
    <w:rsid w:val="3263FA78"/>
    <w:rsid w:val="32646F12"/>
    <w:rsid w:val="326B2013"/>
    <w:rsid w:val="326EC88E"/>
    <w:rsid w:val="32779967"/>
    <w:rsid w:val="32934A44"/>
    <w:rsid w:val="32BDE0D2"/>
    <w:rsid w:val="32C82DEF"/>
    <w:rsid w:val="3302EEF0"/>
    <w:rsid w:val="330D57CA"/>
    <w:rsid w:val="3315A771"/>
    <w:rsid w:val="3320F365"/>
    <w:rsid w:val="33212232"/>
    <w:rsid w:val="33259514"/>
    <w:rsid w:val="33259A99"/>
    <w:rsid w:val="33360E16"/>
    <w:rsid w:val="333EAFD9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3F73"/>
    <w:rsid w:val="3400BE06"/>
    <w:rsid w:val="341FE0D8"/>
    <w:rsid w:val="3438C16B"/>
    <w:rsid w:val="34392872"/>
    <w:rsid w:val="34406347"/>
    <w:rsid w:val="344900B3"/>
    <w:rsid w:val="347084CA"/>
    <w:rsid w:val="3476B70E"/>
    <w:rsid w:val="34939150"/>
    <w:rsid w:val="34964B43"/>
    <w:rsid w:val="349A1EE5"/>
    <w:rsid w:val="34A28CF4"/>
    <w:rsid w:val="34A457D0"/>
    <w:rsid w:val="34A5722D"/>
    <w:rsid w:val="34A79704"/>
    <w:rsid w:val="34A967EA"/>
    <w:rsid w:val="34B30D24"/>
    <w:rsid w:val="34D08769"/>
    <w:rsid w:val="34D58085"/>
    <w:rsid w:val="34DA3DDC"/>
    <w:rsid w:val="34DDA741"/>
    <w:rsid w:val="34E67DD2"/>
    <w:rsid w:val="34E81A60"/>
    <w:rsid w:val="34EA99D3"/>
    <w:rsid w:val="34EDBADF"/>
    <w:rsid w:val="34FDC16D"/>
    <w:rsid w:val="35044DB6"/>
    <w:rsid w:val="350C83F5"/>
    <w:rsid w:val="352AA632"/>
    <w:rsid w:val="352ACE72"/>
    <w:rsid w:val="352E0512"/>
    <w:rsid w:val="35435933"/>
    <w:rsid w:val="35661B9E"/>
    <w:rsid w:val="35696B05"/>
    <w:rsid w:val="3569EA9D"/>
    <w:rsid w:val="356E2501"/>
    <w:rsid w:val="35746059"/>
    <w:rsid w:val="357A03B3"/>
    <w:rsid w:val="35847B91"/>
    <w:rsid w:val="358EE08E"/>
    <w:rsid w:val="35924BFB"/>
    <w:rsid w:val="35A570E2"/>
    <w:rsid w:val="35A948A4"/>
    <w:rsid w:val="35AF3A29"/>
    <w:rsid w:val="35B9B068"/>
    <w:rsid w:val="35C37A16"/>
    <w:rsid w:val="35CA19C8"/>
    <w:rsid w:val="35CA68E5"/>
    <w:rsid w:val="35D10932"/>
    <w:rsid w:val="35E13899"/>
    <w:rsid w:val="35E3A12A"/>
    <w:rsid w:val="35F0B8B4"/>
    <w:rsid w:val="35F5BF14"/>
    <w:rsid w:val="36096329"/>
    <w:rsid w:val="360D3C1B"/>
    <w:rsid w:val="3610EB69"/>
    <w:rsid w:val="361AD885"/>
    <w:rsid w:val="3632D8F0"/>
    <w:rsid w:val="363E5D55"/>
    <w:rsid w:val="36415532"/>
    <w:rsid w:val="3644196E"/>
    <w:rsid w:val="368474AC"/>
    <w:rsid w:val="36956FC4"/>
    <w:rsid w:val="369B33CB"/>
    <w:rsid w:val="36AE3654"/>
    <w:rsid w:val="36B8926E"/>
    <w:rsid w:val="36D61675"/>
    <w:rsid w:val="3701ABB2"/>
    <w:rsid w:val="37053B66"/>
    <w:rsid w:val="37140CFC"/>
    <w:rsid w:val="3715E26D"/>
    <w:rsid w:val="371A9E59"/>
    <w:rsid w:val="3743122F"/>
    <w:rsid w:val="37432C18"/>
    <w:rsid w:val="37473D2D"/>
    <w:rsid w:val="37512345"/>
    <w:rsid w:val="375296CE"/>
    <w:rsid w:val="376607CF"/>
    <w:rsid w:val="377C6DBE"/>
    <w:rsid w:val="37857B9C"/>
    <w:rsid w:val="378DCA21"/>
    <w:rsid w:val="378FBB2A"/>
    <w:rsid w:val="37925FDE"/>
    <w:rsid w:val="37929656"/>
    <w:rsid w:val="379CB36F"/>
    <w:rsid w:val="37DA2DB6"/>
    <w:rsid w:val="37DC6227"/>
    <w:rsid w:val="37E2DC08"/>
    <w:rsid w:val="37EFEB63"/>
    <w:rsid w:val="37F57AFE"/>
    <w:rsid w:val="38095F0A"/>
    <w:rsid w:val="38111655"/>
    <w:rsid w:val="38169E58"/>
    <w:rsid w:val="382C24B5"/>
    <w:rsid w:val="383B3A72"/>
    <w:rsid w:val="383BC629"/>
    <w:rsid w:val="383D57EF"/>
    <w:rsid w:val="384647B0"/>
    <w:rsid w:val="3848D984"/>
    <w:rsid w:val="385042B2"/>
    <w:rsid w:val="3855EBFB"/>
    <w:rsid w:val="38626F34"/>
    <w:rsid w:val="386D5D58"/>
    <w:rsid w:val="3885A206"/>
    <w:rsid w:val="38893317"/>
    <w:rsid w:val="388C7ACB"/>
    <w:rsid w:val="388E7B75"/>
    <w:rsid w:val="38904C9C"/>
    <w:rsid w:val="3890E2FD"/>
    <w:rsid w:val="38A1DE47"/>
    <w:rsid w:val="38A790A8"/>
    <w:rsid w:val="38AB9E9B"/>
    <w:rsid w:val="38AF9D20"/>
    <w:rsid w:val="38AFCC31"/>
    <w:rsid w:val="38D5F2ED"/>
    <w:rsid w:val="38D8587D"/>
    <w:rsid w:val="38EE672F"/>
    <w:rsid w:val="38F45629"/>
    <w:rsid w:val="38F7FBC1"/>
    <w:rsid w:val="38F8B859"/>
    <w:rsid w:val="38FB047B"/>
    <w:rsid w:val="390019C6"/>
    <w:rsid w:val="3902198F"/>
    <w:rsid w:val="391E20BD"/>
    <w:rsid w:val="392C6060"/>
    <w:rsid w:val="394395E3"/>
    <w:rsid w:val="395EBBC3"/>
    <w:rsid w:val="39640CF4"/>
    <w:rsid w:val="39696BED"/>
    <w:rsid w:val="396A4F31"/>
    <w:rsid w:val="39733B90"/>
    <w:rsid w:val="39772AC4"/>
    <w:rsid w:val="397D385A"/>
    <w:rsid w:val="3980B2DB"/>
    <w:rsid w:val="39832982"/>
    <w:rsid w:val="398F845B"/>
    <w:rsid w:val="3991ED2C"/>
    <w:rsid w:val="399FFCED"/>
    <w:rsid w:val="39B72346"/>
    <w:rsid w:val="39B7CB67"/>
    <w:rsid w:val="39B7E5F9"/>
    <w:rsid w:val="39BF0C96"/>
    <w:rsid w:val="39D13290"/>
    <w:rsid w:val="39D3047B"/>
    <w:rsid w:val="39FA8E6E"/>
    <w:rsid w:val="3A202DAF"/>
    <w:rsid w:val="3A21F1F5"/>
    <w:rsid w:val="3A253E00"/>
    <w:rsid w:val="3A3211EC"/>
    <w:rsid w:val="3A4C25E2"/>
    <w:rsid w:val="3A4D4D6B"/>
    <w:rsid w:val="3A5C39F9"/>
    <w:rsid w:val="3A62D895"/>
    <w:rsid w:val="3A87C4AA"/>
    <w:rsid w:val="3A8A3790"/>
    <w:rsid w:val="3A8C3C27"/>
    <w:rsid w:val="3A8EF659"/>
    <w:rsid w:val="3A91A4E6"/>
    <w:rsid w:val="3AA0FB0C"/>
    <w:rsid w:val="3AB4F5C8"/>
    <w:rsid w:val="3AB77BEE"/>
    <w:rsid w:val="3ABAC202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50CC8E"/>
    <w:rsid w:val="3B63301D"/>
    <w:rsid w:val="3B71A0FC"/>
    <w:rsid w:val="3B7CF5B5"/>
    <w:rsid w:val="3B841074"/>
    <w:rsid w:val="3B8BE1AA"/>
    <w:rsid w:val="3B91BC4C"/>
    <w:rsid w:val="3B939812"/>
    <w:rsid w:val="3B975F86"/>
    <w:rsid w:val="3B983148"/>
    <w:rsid w:val="3BAEEDF6"/>
    <w:rsid w:val="3BAF43B2"/>
    <w:rsid w:val="3BB4DAF7"/>
    <w:rsid w:val="3BBDAB26"/>
    <w:rsid w:val="3BC2D697"/>
    <w:rsid w:val="3BC43E28"/>
    <w:rsid w:val="3BC8A1EF"/>
    <w:rsid w:val="3BD49B67"/>
    <w:rsid w:val="3BD59347"/>
    <w:rsid w:val="3BE50CE2"/>
    <w:rsid w:val="3BE58A73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6E7B39"/>
    <w:rsid w:val="3C7344C7"/>
    <w:rsid w:val="3C776355"/>
    <w:rsid w:val="3C88A920"/>
    <w:rsid w:val="3C8A60D1"/>
    <w:rsid w:val="3C90672C"/>
    <w:rsid w:val="3C992C40"/>
    <w:rsid w:val="3CAB5999"/>
    <w:rsid w:val="3CAEE283"/>
    <w:rsid w:val="3CBDA4FB"/>
    <w:rsid w:val="3CBE3E72"/>
    <w:rsid w:val="3CC1B491"/>
    <w:rsid w:val="3CCD4ED7"/>
    <w:rsid w:val="3CE1D395"/>
    <w:rsid w:val="3CE6FE35"/>
    <w:rsid w:val="3CFE96B0"/>
    <w:rsid w:val="3D05FAFC"/>
    <w:rsid w:val="3D0EAB95"/>
    <w:rsid w:val="3D107D1B"/>
    <w:rsid w:val="3D163527"/>
    <w:rsid w:val="3D1708E0"/>
    <w:rsid w:val="3D1CC066"/>
    <w:rsid w:val="3D3EC1BF"/>
    <w:rsid w:val="3D596AED"/>
    <w:rsid w:val="3D61EC98"/>
    <w:rsid w:val="3D86E82D"/>
    <w:rsid w:val="3D88B93B"/>
    <w:rsid w:val="3D8937D9"/>
    <w:rsid w:val="3D93830F"/>
    <w:rsid w:val="3D96C1FB"/>
    <w:rsid w:val="3D9A8956"/>
    <w:rsid w:val="3D9DB44B"/>
    <w:rsid w:val="3D9EB852"/>
    <w:rsid w:val="3DB81C2A"/>
    <w:rsid w:val="3DBC40B9"/>
    <w:rsid w:val="3DC09359"/>
    <w:rsid w:val="3DC75AA6"/>
    <w:rsid w:val="3DCE674F"/>
    <w:rsid w:val="3DD95B0A"/>
    <w:rsid w:val="3DE0790B"/>
    <w:rsid w:val="3DE54884"/>
    <w:rsid w:val="3DF92CBA"/>
    <w:rsid w:val="3E29E084"/>
    <w:rsid w:val="3E2C7681"/>
    <w:rsid w:val="3E40A5D2"/>
    <w:rsid w:val="3E50AA91"/>
    <w:rsid w:val="3E53D17C"/>
    <w:rsid w:val="3E701359"/>
    <w:rsid w:val="3E72519B"/>
    <w:rsid w:val="3E72DD57"/>
    <w:rsid w:val="3E745C31"/>
    <w:rsid w:val="3E7FCA37"/>
    <w:rsid w:val="3E817AD2"/>
    <w:rsid w:val="3EAACEE7"/>
    <w:rsid w:val="3EAD681C"/>
    <w:rsid w:val="3EC49EFF"/>
    <w:rsid w:val="3ECDFF91"/>
    <w:rsid w:val="3EE4882C"/>
    <w:rsid w:val="3EECEB9A"/>
    <w:rsid w:val="3EF242B7"/>
    <w:rsid w:val="3EF7611E"/>
    <w:rsid w:val="3F099031"/>
    <w:rsid w:val="3F2B73EC"/>
    <w:rsid w:val="3F2B79B7"/>
    <w:rsid w:val="3F2E09A3"/>
    <w:rsid w:val="3F2F94AE"/>
    <w:rsid w:val="3F548316"/>
    <w:rsid w:val="3F60F844"/>
    <w:rsid w:val="3F66B02A"/>
    <w:rsid w:val="3F6EA462"/>
    <w:rsid w:val="3F841F07"/>
    <w:rsid w:val="3F8DF6E1"/>
    <w:rsid w:val="3F8FFB56"/>
    <w:rsid w:val="3F96BA2C"/>
    <w:rsid w:val="3F9A9901"/>
    <w:rsid w:val="3FAEDD9D"/>
    <w:rsid w:val="3FB04311"/>
    <w:rsid w:val="3FB53F8B"/>
    <w:rsid w:val="3FBF2F57"/>
    <w:rsid w:val="3FC2206D"/>
    <w:rsid w:val="3FC5868A"/>
    <w:rsid w:val="3FC64B57"/>
    <w:rsid w:val="3FCEF0F7"/>
    <w:rsid w:val="3FD57F79"/>
    <w:rsid w:val="3FD7CEB5"/>
    <w:rsid w:val="3FE4779A"/>
    <w:rsid w:val="3FEC07BD"/>
    <w:rsid w:val="3FEE5987"/>
    <w:rsid w:val="3FF5A11E"/>
    <w:rsid w:val="3FF839ED"/>
    <w:rsid w:val="3FFEC3E8"/>
    <w:rsid w:val="400CC84B"/>
    <w:rsid w:val="4015D9D6"/>
    <w:rsid w:val="40243DB1"/>
    <w:rsid w:val="4036C028"/>
    <w:rsid w:val="403A929B"/>
    <w:rsid w:val="40464C57"/>
    <w:rsid w:val="4049387D"/>
    <w:rsid w:val="4054D742"/>
    <w:rsid w:val="40766D98"/>
    <w:rsid w:val="407AA612"/>
    <w:rsid w:val="40843C80"/>
    <w:rsid w:val="40867474"/>
    <w:rsid w:val="40908CA3"/>
    <w:rsid w:val="409DA17D"/>
    <w:rsid w:val="40B0BBCB"/>
    <w:rsid w:val="40BA6A18"/>
    <w:rsid w:val="40BDD230"/>
    <w:rsid w:val="40BF0E99"/>
    <w:rsid w:val="40CE63DE"/>
    <w:rsid w:val="40CF3B86"/>
    <w:rsid w:val="40D65914"/>
    <w:rsid w:val="40D73E8A"/>
    <w:rsid w:val="40D836F6"/>
    <w:rsid w:val="40E5F90C"/>
    <w:rsid w:val="40EBEE35"/>
    <w:rsid w:val="40F221E6"/>
    <w:rsid w:val="40F3F098"/>
    <w:rsid w:val="40F71433"/>
    <w:rsid w:val="4102AB68"/>
    <w:rsid w:val="410A2CE9"/>
    <w:rsid w:val="410B49CB"/>
    <w:rsid w:val="4117C6A2"/>
    <w:rsid w:val="411862ED"/>
    <w:rsid w:val="41215866"/>
    <w:rsid w:val="412BCBB7"/>
    <w:rsid w:val="412C6C24"/>
    <w:rsid w:val="412DE062"/>
    <w:rsid w:val="4133EE06"/>
    <w:rsid w:val="4144A69C"/>
    <w:rsid w:val="41510FEC"/>
    <w:rsid w:val="41521E6D"/>
    <w:rsid w:val="41526032"/>
    <w:rsid w:val="415A2343"/>
    <w:rsid w:val="415B65E5"/>
    <w:rsid w:val="417284F5"/>
    <w:rsid w:val="417F8DE8"/>
    <w:rsid w:val="4184FF29"/>
    <w:rsid w:val="418825EB"/>
    <w:rsid w:val="419CFF11"/>
    <w:rsid w:val="41AFF321"/>
    <w:rsid w:val="41DAEA37"/>
    <w:rsid w:val="41E1C3FD"/>
    <w:rsid w:val="41E3DED0"/>
    <w:rsid w:val="41FCF7F5"/>
    <w:rsid w:val="42135BEF"/>
    <w:rsid w:val="421826BD"/>
    <w:rsid w:val="42288197"/>
    <w:rsid w:val="42342543"/>
    <w:rsid w:val="423D7D2D"/>
    <w:rsid w:val="424130F3"/>
    <w:rsid w:val="42452C3B"/>
    <w:rsid w:val="42484B10"/>
    <w:rsid w:val="425A5950"/>
    <w:rsid w:val="42681D40"/>
    <w:rsid w:val="42685716"/>
    <w:rsid w:val="426EA34F"/>
    <w:rsid w:val="428B3529"/>
    <w:rsid w:val="428E5F25"/>
    <w:rsid w:val="42974E0C"/>
    <w:rsid w:val="4298EA05"/>
    <w:rsid w:val="42A32B72"/>
    <w:rsid w:val="42A51499"/>
    <w:rsid w:val="42A75093"/>
    <w:rsid w:val="42BCA006"/>
    <w:rsid w:val="42E8E8A4"/>
    <w:rsid w:val="42ECE04D"/>
    <w:rsid w:val="430CA3F0"/>
    <w:rsid w:val="4312F98D"/>
    <w:rsid w:val="432C2ACA"/>
    <w:rsid w:val="4344690D"/>
    <w:rsid w:val="43642E42"/>
    <w:rsid w:val="43760157"/>
    <w:rsid w:val="43864A64"/>
    <w:rsid w:val="43890C68"/>
    <w:rsid w:val="438A44EB"/>
    <w:rsid w:val="43931671"/>
    <w:rsid w:val="4396EF2E"/>
    <w:rsid w:val="43A708D4"/>
    <w:rsid w:val="43AD8A47"/>
    <w:rsid w:val="43B2E75C"/>
    <w:rsid w:val="43B4C50E"/>
    <w:rsid w:val="43B5F141"/>
    <w:rsid w:val="43B8F2C4"/>
    <w:rsid w:val="43B99D5C"/>
    <w:rsid w:val="43E85C8D"/>
    <w:rsid w:val="43F572F2"/>
    <w:rsid w:val="440785CE"/>
    <w:rsid w:val="44078CE9"/>
    <w:rsid w:val="4415AD60"/>
    <w:rsid w:val="443CDF92"/>
    <w:rsid w:val="443EFBD3"/>
    <w:rsid w:val="4441CDAB"/>
    <w:rsid w:val="4442EA8D"/>
    <w:rsid w:val="444D870B"/>
    <w:rsid w:val="44623389"/>
    <w:rsid w:val="446B0F72"/>
    <w:rsid w:val="446D4ED3"/>
    <w:rsid w:val="4473A5DF"/>
    <w:rsid w:val="448BCD86"/>
    <w:rsid w:val="448D1487"/>
    <w:rsid w:val="449811CA"/>
    <w:rsid w:val="44983CDC"/>
    <w:rsid w:val="44A4D233"/>
    <w:rsid w:val="44A6AA4F"/>
    <w:rsid w:val="44A7B916"/>
    <w:rsid w:val="44BC5C34"/>
    <w:rsid w:val="44BE00B1"/>
    <w:rsid w:val="44EA5AE0"/>
    <w:rsid w:val="44F34EB7"/>
    <w:rsid w:val="44F92E5B"/>
    <w:rsid w:val="45023461"/>
    <w:rsid w:val="4508D477"/>
    <w:rsid w:val="450EA033"/>
    <w:rsid w:val="4511D1B8"/>
    <w:rsid w:val="4527C9DF"/>
    <w:rsid w:val="452F4A12"/>
    <w:rsid w:val="45388F29"/>
    <w:rsid w:val="45493905"/>
    <w:rsid w:val="454D9836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A09EF8"/>
    <w:rsid w:val="45CAE9EC"/>
    <w:rsid w:val="45CBAE84"/>
    <w:rsid w:val="45D20C5D"/>
    <w:rsid w:val="45DD98CA"/>
    <w:rsid w:val="45E59F20"/>
    <w:rsid w:val="45E72CBC"/>
    <w:rsid w:val="45E8908A"/>
    <w:rsid w:val="45EDCCD1"/>
    <w:rsid w:val="46044FE0"/>
    <w:rsid w:val="4608FF44"/>
    <w:rsid w:val="460CABC2"/>
    <w:rsid w:val="46340125"/>
    <w:rsid w:val="46357AA1"/>
    <w:rsid w:val="463904E6"/>
    <w:rsid w:val="4645BB04"/>
    <w:rsid w:val="464B4B73"/>
    <w:rsid w:val="4658704C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8DC3A0"/>
    <w:rsid w:val="4693234B"/>
    <w:rsid w:val="46AC3524"/>
    <w:rsid w:val="46ADD5E3"/>
    <w:rsid w:val="46BD1965"/>
    <w:rsid w:val="46BE3A44"/>
    <w:rsid w:val="46DC8B91"/>
    <w:rsid w:val="46DDB0F5"/>
    <w:rsid w:val="46E0B3FB"/>
    <w:rsid w:val="46EC7867"/>
    <w:rsid w:val="46EF286D"/>
    <w:rsid w:val="46F08D11"/>
    <w:rsid w:val="46F23D7A"/>
    <w:rsid w:val="4704ADF3"/>
    <w:rsid w:val="4711C0E7"/>
    <w:rsid w:val="4726EB08"/>
    <w:rsid w:val="47286569"/>
    <w:rsid w:val="4729F5E2"/>
    <w:rsid w:val="472EF84A"/>
    <w:rsid w:val="47423361"/>
    <w:rsid w:val="47425597"/>
    <w:rsid w:val="4764B0B9"/>
    <w:rsid w:val="47671C93"/>
    <w:rsid w:val="47684B8E"/>
    <w:rsid w:val="47776844"/>
    <w:rsid w:val="47790285"/>
    <w:rsid w:val="477C7D8A"/>
    <w:rsid w:val="47A1A79E"/>
    <w:rsid w:val="47D9ABE9"/>
    <w:rsid w:val="47DE4D10"/>
    <w:rsid w:val="47E4090A"/>
    <w:rsid w:val="47E420B9"/>
    <w:rsid w:val="47EEBC4F"/>
    <w:rsid w:val="48124328"/>
    <w:rsid w:val="48162739"/>
    <w:rsid w:val="48178BD7"/>
    <w:rsid w:val="4824C66B"/>
    <w:rsid w:val="48261DD4"/>
    <w:rsid w:val="48292C35"/>
    <w:rsid w:val="4834AFA8"/>
    <w:rsid w:val="48515E3C"/>
    <w:rsid w:val="4859D5D2"/>
    <w:rsid w:val="485B62AA"/>
    <w:rsid w:val="485BB97A"/>
    <w:rsid w:val="4874E1D7"/>
    <w:rsid w:val="487B4E47"/>
    <w:rsid w:val="48944628"/>
    <w:rsid w:val="4897EDEF"/>
    <w:rsid w:val="489B01EB"/>
    <w:rsid w:val="489C8409"/>
    <w:rsid w:val="48A078DE"/>
    <w:rsid w:val="48A76AF9"/>
    <w:rsid w:val="48A80E51"/>
    <w:rsid w:val="48AA4FF6"/>
    <w:rsid w:val="48B52329"/>
    <w:rsid w:val="48B6D6BB"/>
    <w:rsid w:val="48B8BD56"/>
    <w:rsid w:val="48BBBA1A"/>
    <w:rsid w:val="48BBCDB0"/>
    <w:rsid w:val="48C5FA78"/>
    <w:rsid w:val="48DB5C04"/>
    <w:rsid w:val="48E803A0"/>
    <w:rsid w:val="48EC7B61"/>
    <w:rsid w:val="48F21369"/>
    <w:rsid w:val="48F39DBE"/>
    <w:rsid w:val="48F9AC96"/>
    <w:rsid w:val="48FBC432"/>
    <w:rsid w:val="49022618"/>
    <w:rsid w:val="49153ECE"/>
    <w:rsid w:val="49206A47"/>
    <w:rsid w:val="4922F169"/>
    <w:rsid w:val="49283FCB"/>
    <w:rsid w:val="4942F974"/>
    <w:rsid w:val="49502E6D"/>
    <w:rsid w:val="495D90AC"/>
    <w:rsid w:val="495F153B"/>
    <w:rsid w:val="4975C137"/>
    <w:rsid w:val="4984E0B2"/>
    <w:rsid w:val="499297D3"/>
    <w:rsid w:val="49A80D1E"/>
    <w:rsid w:val="49BAD22E"/>
    <w:rsid w:val="49BB2523"/>
    <w:rsid w:val="49DA4C22"/>
    <w:rsid w:val="49DCAE46"/>
    <w:rsid w:val="49ED2DC3"/>
    <w:rsid w:val="49FB9D01"/>
    <w:rsid w:val="49FFB375"/>
    <w:rsid w:val="4A154169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992AF"/>
    <w:rsid w:val="4ABE2FF1"/>
    <w:rsid w:val="4AD74BCF"/>
    <w:rsid w:val="4AE97DE1"/>
    <w:rsid w:val="4B10C2AF"/>
    <w:rsid w:val="4B1BC17B"/>
    <w:rsid w:val="4B2119AD"/>
    <w:rsid w:val="4B36AEBF"/>
    <w:rsid w:val="4B50F510"/>
    <w:rsid w:val="4B52A268"/>
    <w:rsid w:val="4B622A9C"/>
    <w:rsid w:val="4B6C506A"/>
    <w:rsid w:val="4B852B36"/>
    <w:rsid w:val="4B8EA850"/>
    <w:rsid w:val="4B91AB67"/>
    <w:rsid w:val="4B941E4D"/>
    <w:rsid w:val="4B9B83D6"/>
    <w:rsid w:val="4B9E8B96"/>
    <w:rsid w:val="4BA406F8"/>
    <w:rsid w:val="4BBC4EFC"/>
    <w:rsid w:val="4BCAEF85"/>
    <w:rsid w:val="4BDF4BD5"/>
    <w:rsid w:val="4BE81339"/>
    <w:rsid w:val="4C014630"/>
    <w:rsid w:val="4C0D419C"/>
    <w:rsid w:val="4C0F7191"/>
    <w:rsid w:val="4C24C09D"/>
    <w:rsid w:val="4C28DE75"/>
    <w:rsid w:val="4C30E159"/>
    <w:rsid w:val="4C506D63"/>
    <w:rsid w:val="4C551491"/>
    <w:rsid w:val="4C556310"/>
    <w:rsid w:val="4C5BE47D"/>
    <w:rsid w:val="4C666CEE"/>
    <w:rsid w:val="4C672C9F"/>
    <w:rsid w:val="4C7CC1F1"/>
    <w:rsid w:val="4C810C77"/>
    <w:rsid w:val="4C9373E8"/>
    <w:rsid w:val="4C9A5DD9"/>
    <w:rsid w:val="4CA35917"/>
    <w:rsid w:val="4CA75726"/>
    <w:rsid w:val="4CAD61F9"/>
    <w:rsid w:val="4CB3AB3C"/>
    <w:rsid w:val="4CB3B432"/>
    <w:rsid w:val="4CB791DC"/>
    <w:rsid w:val="4CBD5BC4"/>
    <w:rsid w:val="4CBEEFD3"/>
    <w:rsid w:val="4CBF529B"/>
    <w:rsid w:val="4CD18DDC"/>
    <w:rsid w:val="4CD1D6B4"/>
    <w:rsid w:val="4CD89913"/>
    <w:rsid w:val="4CD91603"/>
    <w:rsid w:val="4CD98BC2"/>
    <w:rsid w:val="4CE2E75B"/>
    <w:rsid w:val="4CE8B4ED"/>
    <w:rsid w:val="4D006EB4"/>
    <w:rsid w:val="4D16C651"/>
    <w:rsid w:val="4D26E4A2"/>
    <w:rsid w:val="4D33365E"/>
    <w:rsid w:val="4D428939"/>
    <w:rsid w:val="4D4321F5"/>
    <w:rsid w:val="4D51EEBF"/>
    <w:rsid w:val="4D612EC1"/>
    <w:rsid w:val="4D65F051"/>
    <w:rsid w:val="4D6813EF"/>
    <w:rsid w:val="4D6C1CB8"/>
    <w:rsid w:val="4D6D5F78"/>
    <w:rsid w:val="4D72384E"/>
    <w:rsid w:val="4D75BDF7"/>
    <w:rsid w:val="4D86E779"/>
    <w:rsid w:val="4D8C0213"/>
    <w:rsid w:val="4D942225"/>
    <w:rsid w:val="4D9A4698"/>
    <w:rsid w:val="4DA35693"/>
    <w:rsid w:val="4DAD3643"/>
    <w:rsid w:val="4DB75BA9"/>
    <w:rsid w:val="4DC66D4C"/>
    <w:rsid w:val="4DC7AB99"/>
    <w:rsid w:val="4DDAE5DE"/>
    <w:rsid w:val="4DE3DA1B"/>
    <w:rsid w:val="4DF13371"/>
    <w:rsid w:val="4DF5AE2C"/>
    <w:rsid w:val="4DF9A8A6"/>
    <w:rsid w:val="4E098476"/>
    <w:rsid w:val="4E0E4F87"/>
    <w:rsid w:val="4E103435"/>
    <w:rsid w:val="4E10E95B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B48EFF"/>
    <w:rsid w:val="4ED32498"/>
    <w:rsid w:val="4ED62C58"/>
    <w:rsid w:val="4ED68E98"/>
    <w:rsid w:val="4EDA416B"/>
    <w:rsid w:val="4EDF64E3"/>
    <w:rsid w:val="4EF6313B"/>
    <w:rsid w:val="4F0EF24E"/>
    <w:rsid w:val="4F2EFCE7"/>
    <w:rsid w:val="4F3046CA"/>
    <w:rsid w:val="4F34498B"/>
    <w:rsid w:val="4F3C5285"/>
    <w:rsid w:val="4F4DA5FE"/>
    <w:rsid w:val="4F52EA90"/>
    <w:rsid w:val="4F581FA0"/>
    <w:rsid w:val="4F6B05B6"/>
    <w:rsid w:val="4F6C322D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092E9E"/>
    <w:rsid w:val="50107C56"/>
    <w:rsid w:val="501A881D"/>
    <w:rsid w:val="501B9AC3"/>
    <w:rsid w:val="501CE220"/>
    <w:rsid w:val="503F2123"/>
    <w:rsid w:val="503FB6EA"/>
    <w:rsid w:val="50405E86"/>
    <w:rsid w:val="50455D07"/>
    <w:rsid w:val="5047AF3E"/>
    <w:rsid w:val="5048B7D8"/>
    <w:rsid w:val="50496B0B"/>
    <w:rsid w:val="5065011D"/>
    <w:rsid w:val="5065E9CB"/>
    <w:rsid w:val="506F7447"/>
    <w:rsid w:val="50784345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CBC2E7"/>
    <w:rsid w:val="50D87A70"/>
    <w:rsid w:val="50DC0AE8"/>
    <w:rsid w:val="50E58746"/>
    <w:rsid w:val="50EE17BC"/>
    <w:rsid w:val="50F1ED10"/>
    <w:rsid w:val="5106D617"/>
    <w:rsid w:val="51072856"/>
    <w:rsid w:val="511B08A4"/>
    <w:rsid w:val="51235020"/>
    <w:rsid w:val="5132A97E"/>
    <w:rsid w:val="514236D2"/>
    <w:rsid w:val="51476A4B"/>
    <w:rsid w:val="514C2E1F"/>
    <w:rsid w:val="51506FEC"/>
    <w:rsid w:val="516C04FA"/>
    <w:rsid w:val="51792B12"/>
    <w:rsid w:val="5182539C"/>
    <w:rsid w:val="518B02FF"/>
    <w:rsid w:val="519211D0"/>
    <w:rsid w:val="5192C232"/>
    <w:rsid w:val="51A4D6F5"/>
    <w:rsid w:val="51CAA12B"/>
    <w:rsid w:val="52140E64"/>
    <w:rsid w:val="52171231"/>
    <w:rsid w:val="521BC41D"/>
    <w:rsid w:val="5221F0A7"/>
    <w:rsid w:val="522543FC"/>
    <w:rsid w:val="5235B274"/>
    <w:rsid w:val="524E2171"/>
    <w:rsid w:val="5271CE5C"/>
    <w:rsid w:val="527FA9F5"/>
    <w:rsid w:val="5286EF5F"/>
    <w:rsid w:val="52A24CDB"/>
    <w:rsid w:val="52AA93FE"/>
    <w:rsid w:val="52B705FE"/>
    <w:rsid w:val="52BD45C6"/>
    <w:rsid w:val="52BF2081"/>
    <w:rsid w:val="52C4A494"/>
    <w:rsid w:val="52C8F8D7"/>
    <w:rsid w:val="52D19876"/>
    <w:rsid w:val="52DCF599"/>
    <w:rsid w:val="52E4D1F4"/>
    <w:rsid w:val="52ED1364"/>
    <w:rsid w:val="52EFE4FC"/>
    <w:rsid w:val="52FD5A56"/>
    <w:rsid w:val="5304480A"/>
    <w:rsid w:val="53099F5D"/>
    <w:rsid w:val="5312D7EA"/>
    <w:rsid w:val="531BD9BD"/>
    <w:rsid w:val="531C58C6"/>
    <w:rsid w:val="532421A9"/>
    <w:rsid w:val="5333FDA5"/>
    <w:rsid w:val="53434160"/>
    <w:rsid w:val="535228DF"/>
    <w:rsid w:val="535AC0C5"/>
    <w:rsid w:val="5388A6B2"/>
    <w:rsid w:val="538B7E12"/>
    <w:rsid w:val="538FEBB5"/>
    <w:rsid w:val="5392A5B2"/>
    <w:rsid w:val="53A63013"/>
    <w:rsid w:val="53A8B034"/>
    <w:rsid w:val="53A99D7B"/>
    <w:rsid w:val="53B2D870"/>
    <w:rsid w:val="53B35E9A"/>
    <w:rsid w:val="53B57474"/>
    <w:rsid w:val="53B88523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8C8DC6"/>
    <w:rsid w:val="5493B5FE"/>
    <w:rsid w:val="54B2154C"/>
    <w:rsid w:val="54BC9EE2"/>
    <w:rsid w:val="54C3A69E"/>
    <w:rsid w:val="54C84E75"/>
    <w:rsid w:val="54C9B292"/>
    <w:rsid w:val="54DC1201"/>
    <w:rsid w:val="54EDF940"/>
    <w:rsid w:val="54FF59AF"/>
    <w:rsid w:val="5503D5FE"/>
    <w:rsid w:val="550C7580"/>
    <w:rsid w:val="550D00E1"/>
    <w:rsid w:val="55151E64"/>
    <w:rsid w:val="551E541E"/>
    <w:rsid w:val="55244475"/>
    <w:rsid w:val="55247713"/>
    <w:rsid w:val="55358A96"/>
    <w:rsid w:val="55395AEE"/>
    <w:rsid w:val="553BD14B"/>
    <w:rsid w:val="553D9D72"/>
    <w:rsid w:val="5556F551"/>
    <w:rsid w:val="555AB955"/>
    <w:rsid w:val="5572539B"/>
    <w:rsid w:val="559C82C8"/>
    <w:rsid w:val="55A29D44"/>
    <w:rsid w:val="55A96F1E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81AEC"/>
    <w:rsid w:val="56184325"/>
    <w:rsid w:val="56302F63"/>
    <w:rsid w:val="56315661"/>
    <w:rsid w:val="5631B09C"/>
    <w:rsid w:val="564D5833"/>
    <w:rsid w:val="565BC26B"/>
    <w:rsid w:val="565F8074"/>
    <w:rsid w:val="56621A26"/>
    <w:rsid w:val="56630F1A"/>
    <w:rsid w:val="566336DE"/>
    <w:rsid w:val="568F7CEB"/>
    <w:rsid w:val="56926187"/>
    <w:rsid w:val="569573F2"/>
    <w:rsid w:val="569EF77E"/>
    <w:rsid w:val="56A0CBF4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7C0F3"/>
    <w:rsid w:val="572ADA89"/>
    <w:rsid w:val="5741584C"/>
    <w:rsid w:val="574380FD"/>
    <w:rsid w:val="5747646A"/>
    <w:rsid w:val="574B2504"/>
    <w:rsid w:val="57527858"/>
    <w:rsid w:val="5754633D"/>
    <w:rsid w:val="57582CD4"/>
    <w:rsid w:val="576E6723"/>
    <w:rsid w:val="576F2877"/>
    <w:rsid w:val="5773F363"/>
    <w:rsid w:val="577E0521"/>
    <w:rsid w:val="577FDDF3"/>
    <w:rsid w:val="579291A4"/>
    <w:rsid w:val="5796FF0A"/>
    <w:rsid w:val="57ADD5CD"/>
    <w:rsid w:val="57B066BC"/>
    <w:rsid w:val="57B2C483"/>
    <w:rsid w:val="57C58370"/>
    <w:rsid w:val="57CD13AA"/>
    <w:rsid w:val="57CF1236"/>
    <w:rsid w:val="57CF1475"/>
    <w:rsid w:val="57D0CB79"/>
    <w:rsid w:val="57DE04E8"/>
    <w:rsid w:val="57DEA417"/>
    <w:rsid w:val="5808354B"/>
    <w:rsid w:val="58178579"/>
    <w:rsid w:val="581C9E6A"/>
    <w:rsid w:val="582ACD5E"/>
    <w:rsid w:val="582B7A78"/>
    <w:rsid w:val="582C19B2"/>
    <w:rsid w:val="582C4B03"/>
    <w:rsid w:val="584D3440"/>
    <w:rsid w:val="584E9014"/>
    <w:rsid w:val="5862FF5D"/>
    <w:rsid w:val="586BA973"/>
    <w:rsid w:val="587D0E9E"/>
    <w:rsid w:val="588EC2D9"/>
    <w:rsid w:val="589C5148"/>
    <w:rsid w:val="58A2F955"/>
    <w:rsid w:val="58B219CC"/>
    <w:rsid w:val="58B4FC75"/>
    <w:rsid w:val="58DC1786"/>
    <w:rsid w:val="58DD28AD"/>
    <w:rsid w:val="58F05A24"/>
    <w:rsid w:val="58F89281"/>
    <w:rsid w:val="590C11B8"/>
    <w:rsid w:val="59162795"/>
    <w:rsid w:val="591887FD"/>
    <w:rsid w:val="5937C082"/>
    <w:rsid w:val="594EEDA1"/>
    <w:rsid w:val="594FD6D5"/>
    <w:rsid w:val="5950A2DD"/>
    <w:rsid w:val="5958E86F"/>
    <w:rsid w:val="595FB397"/>
    <w:rsid w:val="596F199B"/>
    <w:rsid w:val="598AD1AE"/>
    <w:rsid w:val="598E3996"/>
    <w:rsid w:val="598F9814"/>
    <w:rsid w:val="599AAFDC"/>
    <w:rsid w:val="59A14D44"/>
    <w:rsid w:val="59A75C57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23C086"/>
    <w:rsid w:val="5A2E5AD2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CFB679"/>
    <w:rsid w:val="5AE5DA83"/>
    <w:rsid w:val="5AE64A48"/>
    <w:rsid w:val="5B088D9B"/>
    <w:rsid w:val="5B1644D9"/>
    <w:rsid w:val="5B18E19B"/>
    <w:rsid w:val="5B199D40"/>
    <w:rsid w:val="5B19ED97"/>
    <w:rsid w:val="5B25CB89"/>
    <w:rsid w:val="5B278750"/>
    <w:rsid w:val="5B27B562"/>
    <w:rsid w:val="5B2ABBB3"/>
    <w:rsid w:val="5B2F94D6"/>
    <w:rsid w:val="5B3170AB"/>
    <w:rsid w:val="5B31E86C"/>
    <w:rsid w:val="5B56FC03"/>
    <w:rsid w:val="5B613690"/>
    <w:rsid w:val="5B62C713"/>
    <w:rsid w:val="5B766F7B"/>
    <w:rsid w:val="5B7A8B7C"/>
    <w:rsid w:val="5B7D87ED"/>
    <w:rsid w:val="5BA4CC1A"/>
    <w:rsid w:val="5BA7340D"/>
    <w:rsid w:val="5BA9FDAB"/>
    <w:rsid w:val="5BB21FFA"/>
    <w:rsid w:val="5BBB23DF"/>
    <w:rsid w:val="5BC9DF75"/>
    <w:rsid w:val="5BD0E094"/>
    <w:rsid w:val="5BD10D53"/>
    <w:rsid w:val="5BE54EE2"/>
    <w:rsid w:val="5BF38BEB"/>
    <w:rsid w:val="5C0D469E"/>
    <w:rsid w:val="5C22F17D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83020"/>
    <w:rsid w:val="5CCE1235"/>
    <w:rsid w:val="5CD6872F"/>
    <w:rsid w:val="5CD941D0"/>
    <w:rsid w:val="5CE8D252"/>
    <w:rsid w:val="5CE9A79C"/>
    <w:rsid w:val="5CF4B8E3"/>
    <w:rsid w:val="5CFE3342"/>
    <w:rsid w:val="5D06C63D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621F3"/>
    <w:rsid w:val="5DB9320E"/>
    <w:rsid w:val="5DC1EA5D"/>
    <w:rsid w:val="5DC2E156"/>
    <w:rsid w:val="5DC8EAFF"/>
    <w:rsid w:val="5DCD7EB6"/>
    <w:rsid w:val="5DD1C943"/>
    <w:rsid w:val="5DFECA87"/>
    <w:rsid w:val="5E019F1B"/>
    <w:rsid w:val="5E03626D"/>
    <w:rsid w:val="5E0A3BD4"/>
    <w:rsid w:val="5E0E8F51"/>
    <w:rsid w:val="5E1716EB"/>
    <w:rsid w:val="5E1D7B45"/>
    <w:rsid w:val="5E2A7400"/>
    <w:rsid w:val="5E3F4D50"/>
    <w:rsid w:val="5E3F863E"/>
    <w:rsid w:val="5E485309"/>
    <w:rsid w:val="5E4DE59B"/>
    <w:rsid w:val="5E5A7E36"/>
    <w:rsid w:val="5E875D7A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0C6D75"/>
    <w:rsid w:val="5F1364D6"/>
    <w:rsid w:val="5F21A256"/>
    <w:rsid w:val="5F4014F7"/>
    <w:rsid w:val="5F466A94"/>
    <w:rsid w:val="5F62B73E"/>
    <w:rsid w:val="5F82D99D"/>
    <w:rsid w:val="5F9BC8CE"/>
    <w:rsid w:val="5FA50141"/>
    <w:rsid w:val="5FB15E20"/>
    <w:rsid w:val="5FB36781"/>
    <w:rsid w:val="5FBAA00A"/>
    <w:rsid w:val="5FBEFD32"/>
    <w:rsid w:val="5FC37413"/>
    <w:rsid w:val="5FDB369A"/>
    <w:rsid w:val="5FDEADB4"/>
    <w:rsid w:val="5FE9B5FC"/>
    <w:rsid w:val="5FF1863D"/>
    <w:rsid w:val="5FFD7A0E"/>
    <w:rsid w:val="6007D43C"/>
    <w:rsid w:val="60125A7B"/>
    <w:rsid w:val="60158222"/>
    <w:rsid w:val="6019DF65"/>
    <w:rsid w:val="601BC273"/>
    <w:rsid w:val="60204C29"/>
    <w:rsid w:val="60226165"/>
    <w:rsid w:val="60232DDB"/>
    <w:rsid w:val="6025078E"/>
    <w:rsid w:val="603C4843"/>
    <w:rsid w:val="605B87D3"/>
    <w:rsid w:val="605F619F"/>
    <w:rsid w:val="6062EC23"/>
    <w:rsid w:val="6080D0BB"/>
    <w:rsid w:val="6083F24D"/>
    <w:rsid w:val="6095BFB1"/>
    <w:rsid w:val="60A15F19"/>
    <w:rsid w:val="60ACE177"/>
    <w:rsid w:val="60B0AAF8"/>
    <w:rsid w:val="60BBF757"/>
    <w:rsid w:val="60C1CECA"/>
    <w:rsid w:val="60CEF37A"/>
    <w:rsid w:val="61008BC1"/>
    <w:rsid w:val="61047A16"/>
    <w:rsid w:val="610A7185"/>
    <w:rsid w:val="610AF268"/>
    <w:rsid w:val="611668E5"/>
    <w:rsid w:val="6124E767"/>
    <w:rsid w:val="6127FAD3"/>
    <w:rsid w:val="612FB07F"/>
    <w:rsid w:val="612FDBAC"/>
    <w:rsid w:val="6136EB54"/>
    <w:rsid w:val="61519350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075C9"/>
    <w:rsid w:val="6209C62D"/>
    <w:rsid w:val="620D27CE"/>
    <w:rsid w:val="6214E939"/>
    <w:rsid w:val="62154725"/>
    <w:rsid w:val="621C6D5D"/>
    <w:rsid w:val="622109E7"/>
    <w:rsid w:val="6223F0E4"/>
    <w:rsid w:val="622499B2"/>
    <w:rsid w:val="622B5C22"/>
    <w:rsid w:val="6234E222"/>
    <w:rsid w:val="623F5348"/>
    <w:rsid w:val="62492417"/>
    <w:rsid w:val="6249A1D0"/>
    <w:rsid w:val="624E183D"/>
    <w:rsid w:val="625D2B5D"/>
    <w:rsid w:val="62676A45"/>
    <w:rsid w:val="6278661E"/>
    <w:rsid w:val="6295BD5F"/>
    <w:rsid w:val="6299AC78"/>
    <w:rsid w:val="629CB029"/>
    <w:rsid w:val="62ACF35A"/>
    <w:rsid w:val="62BFEA43"/>
    <w:rsid w:val="62C226E9"/>
    <w:rsid w:val="62D98EC8"/>
    <w:rsid w:val="62FE8B7A"/>
    <w:rsid w:val="63015336"/>
    <w:rsid w:val="631D2F30"/>
    <w:rsid w:val="6326F572"/>
    <w:rsid w:val="632D3C8B"/>
    <w:rsid w:val="6358DE46"/>
    <w:rsid w:val="636B7823"/>
    <w:rsid w:val="63732EDB"/>
    <w:rsid w:val="6376EB30"/>
    <w:rsid w:val="63786049"/>
    <w:rsid w:val="637BF105"/>
    <w:rsid w:val="63920796"/>
    <w:rsid w:val="63A16BBE"/>
    <w:rsid w:val="63A7C9C0"/>
    <w:rsid w:val="63C5239C"/>
    <w:rsid w:val="63D06C8B"/>
    <w:rsid w:val="63D0B283"/>
    <w:rsid w:val="63D8609C"/>
    <w:rsid w:val="63DB6C2D"/>
    <w:rsid w:val="63DD6768"/>
    <w:rsid w:val="63FAEB6A"/>
    <w:rsid w:val="63FC05BD"/>
    <w:rsid w:val="640C6A7A"/>
    <w:rsid w:val="640DF04A"/>
    <w:rsid w:val="6414DC90"/>
    <w:rsid w:val="641FDB54"/>
    <w:rsid w:val="64331AD9"/>
    <w:rsid w:val="643FB19C"/>
    <w:rsid w:val="6442978A"/>
    <w:rsid w:val="644C4DB6"/>
    <w:rsid w:val="6451E3FF"/>
    <w:rsid w:val="645289CD"/>
    <w:rsid w:val="646BED57"/>
    <w:rsid w:val="647481D8"/>
    <w:rsid w:val="647E0079"/>
    <w:rsid w:val="64851B6A"/>
    <w:rsid w:val="648C2BF6"/>
    <w:rsid w:val="64926E55"/>
    <w:rsid w:val="6492DBA8"/>
    <w:rsid w:val="6496D74A"/>
    <w:rsid w:val="64A9FB35"/>
    <w:rsid w:val="64BFA255"/>
    <w:rsid w:val="64C21145"/>
    <w:rsid w:val="64D3E35B"/>
    <w:rsid w:val="64D53528"/>
    <w:rsid w:val="64E9880A"/>
    <w:rsid w:val="64F138A3"/>
    <w:rsid w:val="6510E41E"/>
    <w:rsid w:val="6515E227"/>
    <w:rsid w:val="6520D237"/>
    <w:rsid w:val="6520D83A"/>
    <w:rsid w:val="652CAEF1"/>
    <w:rsid w:val="653AD569"/>
    <w:rsid w:val="6543D9FF"/>
    <w:rsid w:val="6544C3B4"/>
    <w:rsid w:val="654F32A2"/>
    <w:rsid w:val="655050BE"/>
    <w:rsid w:val="656C5AEE"/>
    <w:rsid w:val="656FC96D"/>
    <w:rsid w:val="6577DB20"/>
    <w:rsid w:val="65A5BB7F"/>
    <w:rsid w:val="65ADF26F"/>
    <w:rsid w:val="65B0C0E0"/>
    <w:rsid w:val="65BD999E"/>
    <w:rsid w:val="65DA458F"/>
    <w:rsid w:val="65DB81FD"/>
    <w:rsid w:val="65DC803A"/>
    <w:rsid w:val="65E6C6F1"/>
    <w:rsid w:val="65EA328A"/>
    <w:rsid w:val="660F745D"/>
    <w:rsid w:val="661D2EE5"/>
    <w:rsid w:val="661FDC91"/>
    <w:rsid w:val="66286AA3"/>
    <w:rsid w:val="6629C0BD"/>
    <w:rsid w:val="662BAEB8"/>
    <w:rsid w:val="663BBF74"/>
    <w:rsid w:val="6652C8D8"/>
    <w:rsid w:val="665DE1A6"/>
    <w:rsid w:val="66633451"/>
    <w:rsid w:val="666351A9"/>
    <w:rsid w:val="6665FE37"/>
    <w:rsid w:val="66684CAD"/>
    <w:rsid w:val="667BCF07"/>
    <w:rsid w:val="667CC5CE"/>
    <w:rsid w:val="66861823"/>
    <w:rsid w:val="66977E63"/>
    <w:rsid w:val="66A31F1A"/>
    <w:rsid w:val="66A96F0B"/>
    <w:rsid w:val="66A9B6C9"/>
    <w:rsid w:val="66B35D63"/>
    <w:rsid w:val="66B74508"/>
    <w:rsid w:val="66C9B815"/>
    <w:rsid w:val="66CFACDB"/>
    <w:rsid w:val="66D68E1C"/>
    <w:rsid w:val="66E06D78"/>
    <w:rsid w:val="66F3B57D"/>
    <w:rsid w:val="6705B6F3"/>
    <w:rsid w:val="6705E6D6"/>
    <w:rsid w:val="6711DCC1"/>
    <w:rsid w:val="671CBFE2"/>
    <w:rsid w:val="6728A9EF"/>
    <w:rsid w:val="673B5107"/>
    <w:rsid w:val="673FCBFF"/>
    <w:rsid w:val="67461922"/>
    <w:rsid w:val="674A1E0B"/>
    <w:rsid w:val="674C1B44"/>
    <w:rsid w:val="674DBD7B"/>
    <w:rsid w:val="6750BDAD"/>
    <w:rsid w:val="675B2893"/>
    <w:rsid w:val="676378A8"/>
    <w:rsid w:val="67656A8B"/>
    <w:rsid w:val="67686E80"/>
    <w:rsid w:val="67689966"/>
    <w:rsid w:val="676B6B5C"/>
    <w:rsid w:val="676BD236"/>
    <w:rsid w:val="6770214C"/>
    <w:rsid w:val="677229D9"/>
    <w:rsid w:val="677752A1"/>
    <w:rsid w:val="678528AF"/>
    <w:rsid w:val="6789EF9D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5872A"/>
    <w:rsid w:val="68465CD4"/>
    <w:rsid w:val="684D3C01"/>
    <w:rsid w:val="6859CF89"/>
    <w:rsid w:val="6859DB00"/>
    <w:rsid w:val="6878B360"/>
    <w:rsid w:val="687B0888"/>
    <w:rsid w:val="687E8E3F"/>
    <w:rsid w:val="68805097"/>
    <w:rsid w:val="68849631"/>
    <w:rsid w:val="6888D417"/>
    <w:rsid w:val="688F2DC0"/>
    <w:rsid w:val="68AAA98D"/>
    <w:rsid w:val="68ABE9C9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28537D"/>
    <w:rsid w:val="6934934E"/>
    <w:rsid w:val="69457B56"/>
    <w:rsid w:val="6954F860"/>
    <w:rsid w:val="6967E99A"/>
    <w:rsid w:val="696A3E29"/>
    <w:rsid w:val="698111C5"/>
    <w:rsid w:val="698AAD2A"/>
    <w:rsid w:val="69915554"/>
    <w:rsid w:val="69A0171E"/>
    <w:rsid w:val="69BC478F"/>
    <w:rsid w:val="69BF4227"/>
    <w:rsid w:val="69C10C33"/>
    <w:rsid w:val="69C3930B"/>
    <w:rsid w:val="69D48FA5"/>
    <w:rsid w:val="69E44D23"/>
    <w:rsid w:val="69E5B506"/>
    <w:rsid w:val="69EAC465"/>
    <w:rsid w:val="69ED1416"/>
    <w:rsid w:val="69F03AA9"/>
    <w:rsid w:val="69F1BEBF"/>
    <w:rsid w:val="69F6B2E9"/>
    <w:rsid w:val="6A05D8FA"/>
    <w:rsid w:val="6A0A93E2"/>
    <w:rsid w:val="6A109002"/>
    <w:rsid w:val="6A115E30"/>
    <w:rsid w:val="6A135AA9"/>
    <w:rsid w:val="6A2432D8"/>
    <w:rsid w:val="6A275BB0"/>
    <w:rsid w:val="6A2C7EF4"/>
    <w:rsid w:val="6A311C54"/>
    <w:rsid w:val="6A457D5C"/>
    <w:rsid w:val="6A4B4C43"/>
    <w:rsid w:val="6A4E25FC"/>
    <w:rsid w:val="6A54D53E"/>
    <w:rsid w:val="6A6B9813"/>
    <w:rsid w:val="6A6C30F9"/>
    <w:rsid w:val="6A75E1AB"/>
    <w:rsid w:val="6A7A87C7"/>
    <w:rsid w:val="6A849B42"/>
    <w:rsid w:val="6A94B289"/>
    <w:rsid w:val="6A94C224"/>
    <w:rsid w:val="6ABAC0A9"/>
    <w:rsid w:val="6AC65417"/>
    <w:rsid w:val="6AD72458"/>
    <w:rsid w:val="6AE6ECD0"/>
    <w:rsid w:val="6AF2A596"/>
    <w:rsid w:val="6AF3CF01"/>
    <w:rsid w:val="6AFD8A71"/>
    <w:rsid w:val="6B080756"/>
    <w:rsid w:val="6B0ABB2C"/>
    <w:rsid w:val="6B1C510A"/>
    <w:rsid w:val="6B1CE226"/>
    <w:rsid w:val="6B1E5140"/>
    <w:rsid w:val="6B267D8B"/>
    <w:rsid w:val="6B427C22"/>
    <w:rsid w:val="6B453CCD"/>
    <w:rsid w:val="6B63C02D"/>
    <w:rsid w:val="6B719C30"/>
    <w:rsid w:val="6B738426"/>
    <w:rsid w:val="6B7CE02E"/>
    <w:rsid w:val="6B843F46"/>
    <w:rsid w:val="6B88EF6C"/>
    <w:rsid w:val="6B8C699F"/>
    <w:rsid w:val="6B962E7D"/>
    <w:rsid w:val="6BC8BBE6"/>
    <w:rsid w:val="6BCA4A24"/>
    <w:rsid w:val="6BD1D5B7"/>
    <w:rsid w:val="6BD83E9B"/>
    <w:rsid w:val="6BDE535D"/>
    <w:rsid w:val="6BE8D475"/>
    <w:rsid w:val="6BE9F65D"/>
    <w:rsid w:val="6BF68E8B"/>
    <w:rsid w:val="6C029BC0"/>
    <w:rsid w:val="6C07D063"/>
    <w:rsid w:val="6C0E12FA"/>
    <w:rsid w:val="6C1873C2"/>
    <w:rsid w:val="6C3E5F24"/>
    <w:rsid w:val="6C4066FA"/>
    <w:rsid w:val="6C4AE3C1"/>
    <w:rsid w:val="6C4BF218"/>
    <w:rsid w:val="6C548E4C"/>
    <w:rsid w:val="6C5A3C9E"/>
    <w:rsid w:val="6C632701"/>
    <w:rsid w:val="6C6C3410"/>
    <w:rsid w:val="6C6D00C5"/>
    <w:rsid w:val="6C72CBC5"/>
    <w:rsid w:val="6C82B499"/>
    <w:rsid w:val="6C88427F"/>
    <w:rsid w:val="6C919219"/>
    <w:rsid w:val="6C95D80A"/>
    <w:rsid w:val="6C995AD2"/>
    <w:rsid w:val="6CA3EBDB"/>
    <w:rsid w:val="6CA9258F"/>
    <w:rsid w:val="6CAEA64B"/>
    <w:rsid w:val="6CB71296"/>
    <w:rsid w:val="6CC36FCD"/>
    <w:rsid w:val="6CC4DCBA"/>
    <w:rsid w:val="6CD00945"/>
    <w:rsid w:val="6CDB4D33"/>
    <w:rsid w:val="6CE6DB1F"/>
    <w:rsid w:val="6D026257"/>
    <w:rsid w:val="6D03BF09"/>
    <w:rsid w:val="6D105818"/>
    <w:rsid w:val="6D1F3FAE"/>
    <w:rsid w:val="6D25B369"/>
    <w:rsid w:val="6D3E8674"/>
    <w:rsid w:val="6D454CC2"/>
    <w:rsid w:val="6D4F643A"/>
    <w:rsid w:val="6D4F776A"/>
    <w:rsid w:val="6D56C127"/>
    <w:rsid w:val="6D5939CC"/>
    <w:rsid w:val="6D7437AB"/>
    <w:rsid w:val="6D8E000B"/>
    <w:rsid w:val="6D8F01EB"/>
    <w:rsid w:val="6D91B080"/>
    <w:rsid w:val="6D944EBE"/>
    <w:rsid w:val="6D964046"/>
    <w:rsid w:val="6D96F58B"/>
    <w:rsid w:val="6DB44423"/>
    <w:rsid w:val="6DBB919B"/>
    <w:rsid w:val="6DC409F1"/>
    <w:rsid w:val="6DD84277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4D42F1"/>
    <w:rsid w:val="6E528267"/>
    <w:rsid w:val="6E5482E8"/>
    <w:rsid w:val="6E7AD383"/>
    <w:rsid w:val="6E8D22DE"/>
    <w:rsid w:val="6E9A25C9"/>
    <w:rsid w:val="6E9F8F6A"/>
    <w:rsid w:val="6EAC9066"/>
    <w:rsid w:val="6EB06DEB"/>
    <w:rsid w:val="6EB571CB"/>
    <w:rsid w:val="6ECAC081"/>
    <w:rsid w:val="6ECD8CE1"/>
    <w:rsid w:val="6ED936AB"/>
    <w:rsid w:val="6EDC2802"/>
    <w:rsid w:val="6EE368F4"/>
    <w:rsid w:val="6EE61C5F"/>
    <w:rsid w:val="6EEA4840"/>
    <w:rsid w:val="6EF29188"/>
    <w:rsid w:val="6EF6BFF0"/>
    <w:rsid w:val="6EFB7764"/>
    <w:rsid w:val="6F0456E1"/>
    <w:rsid w:val="6F1C0DCD"/>
    <w:rsid w:val="6F32EBE7"/>
    <w:rsid w:val="6F4385E9"/>
    <w:rsid w:val="6F5DDE76"/>
    <w:rsid w:val="6F5DE8A9"/>
    <w:rsid w:val="6F641361"/>
    <w:rsid w:val="6F676EAC"/>
    <w:rsid w:val="6F6D205C"/>
    <w:rsid w:val="6F77C12A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0A6EA6"/>
    <w:rsid w:val="700B8E3F"/>
    <w:rsid w:val="70127771"/>
    <w:rsid w:val="7033BABB"/>
    <w:rsid w:val="7034E7EF"/>
    <w:rsid w:val="7039EE39"/>
    <w:rsid w:val="70410FC4"/>
    <w:rsid w:val="705CFED9"/>
    <w:rsid w:val="705CFF1C"/>
    <w:rsid w:val="706B7867"/>
    <w:rsid w:val="7079BC1C"/>
    <w:rsid w:val="7080CCF8"/>
    <w:rsid w:val="708DA51C"/>
    <w:rsid w:val="70964201"/>
    <w:rsid w:val="7096F962"/>
    <w:rsid w:val="7098C0A4"/>
    <w:rsid w:val="70AF6A5E"/>
    <w:rsid w:val="70BE205B"/>
    <w:rsid w:val="70BF33FF"/>
    <w:rsid w:val="70DB30BF"/>
    <w:rsid w:val="70DEC878"/>
    <w:rsid w:val="70E1DC03"/>
    <w:rsid w:val="70EE4831"/>
    <w:rsid w:val="70FFE3C2"/>
    <w:rsid w:val="71033F0D"/>
    <w:rsid w:val="710539FA"/>
    <w:rsid w:val="71139AB6"/>
    <w:rsid w:val="712A022D"/>
    <w:rsid w:val="712B5F8C"/>
    <w:rsid w:val="712D1498"/>
    <w:rsid w:val="71306B17"/>
    <w:rsid w:val="713C8222"/>
    <w:rsid w:val="714071E8"/>
    <w:rsid w:val="716CE1DC"/>
    <w:rsid w:val="717F020C"/>
    <w:rsid w:val="71845369"/>
    <w:rsid w:val="718D0F3B"/>
    <w:rsid w:val="718DE893"/>
    <w:rsid w:val="718E99D7"/>
    <w:rsid w:val="718F188A"/>
    <w:rsid w:val="719AD96C"/>
    <w:rsid w:val="71A397AD"/>
    <w:rsid w:val="71A8A2B8"/>
    <w:rsid w:val="71BAB3C6"/>
    <w:rsid w:val="71BADEA2"/>
    <w:rsid w:val="71C75974"/>
    <w:rsid w:val="71CA36AD"/>
    <w:rsid w:val="71CB286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66BBB0"/>
    <w:rsid w:val="7268149B"/>
    <w:rsid w:val="726A8CA9"/>
    <w:rsid w:val="72810660"/>
    <w:rsid w:val="729CCDCA"/>
    <w:rsid w:val="72A61222"/>
    <w:rsid w:val="72AB2861"/>
    <w:rsid w:val="72AB99C3"/>
    <w:rsid w:val="72B8D01E"/>
    <w:rsid w:val="72B9B7E9"/>
    <w:rsid w:val="72C3A8E7"/>
    <w:rsid w:val="72CD26DB"/>
    <w:rsid w:val="72D7E71E"/>
    <w:rsid w:val="72DE0DA3"/>
    <w:rsid w:val="72F0CF82"/>
    <w:rsid w:val="72F5BCD5"/>
    <w:rsid w:val="73071032"/>
    <w:rsid w:val="73106FBA"/>
    <w:rsid w:val="7320E315"/>
    <w:rsid w:val="732F412A"/>
    <w:rsid w:val="7330AEA9"/>
    <w:rsid w:val="7330F8BE"/>
    <w:rsid w:val="7331A8A7"/>
    <w:rsid w:val="73341E3E"/>
    <w:rsid w:val="73347CC6"/>
    <w:rsid w:val="734128D8"/>
    <w:rsid w:val="734A0178"/>
    <w:rsid w:val="734C0BC4"/>
    <w:rsid w:val="735C1AA8"/>
    <w:rsid w:val="73722DCA"/>
    <w:rsid w:val="73861718"/>
    <w:rsid w:val="73A03936"/>
    <w:rsid w:val="73A9C232"/>
    <w:rsid w:val="73AA0A71"/>
    <w:rsid w:val="73B5B849"/>
    <w:rsid w:val="73C9D264"/>
    <w:rsid w:val="73D060DA"/>
    <w:rsid w:val="73D4E6FE"/>
    <w:rsid w:val="73E80A4D"/>
    <w:rsid w:val="73EB5D53"/>
    <w:rsid w:val="73FB3600"/>
    <w:rsid w:val="73FBCE8E"/>
    <w:rsid w:val="73FD3D29"/>
    <w:rsid w:val="740162DE"/>
    <w:rsid w:val="741B32F7"/>
    <w:rsid w:val="74368713"/>
    <w:rsid w:val="744E8844"/>
    <w:rsid w:val="7454B8C7"/>
    <w:rsid w:val="74628CA9"/>
    <w:rsid w:val="746AC1C8"/>
    <w:rsid w:val="74921581"/>
    <w:rsid w:val="74939FC8"/>
    <w:rsid w:val="749706F4"/>
    <w:rsid w:val="74A8E41B"/>
    <w:rsid w:val="74ACB929"/>
    <w:rsid w:val="74AD3BD1"/>
    <w:rsid w:val="74B45521"/>
    <w:rsid w:val="74CA6D33"/>
    <w:rsid w:val="74D0C2AF"/>
    <w:rsid w:val="74D59409"/>
    <w:rsid w:val="74DF5131"/>
    <w:rsid w:val="74E8C80E"/>
    <w:rsid w:val="74F3B942"/>
    <w:rsid w:val="7533A71D"/>
    <w:rsid w:val="75521C5C"/>
    <w:rsid w:val="755627DB"/>
    <w:rsid w:val="755D7865"/>
    <w:rsid w:val="756C31C7"/>
    <w:rsid w:val="7572076C"/>
    <w:rsid w:val="7579B41B"/>
    <w:rsid w:val="757AFBA6"/>
    <w:rsid w:val="758F8BED"/>
    <w:rsid w:val="7594B925"/>
    <w:rsid w:val="75A2081C"/>
    <w:rsid w:val="75A3E664"/>
    <w:rsid w:val="75B060B5"/>
    <w:rsid w:val="75BE0056"/>
    <w:rsid w:val="75BF5608"/>
    <w:rsid w:val="75C72272"/>
    <w:rsid w:val="75C8C66C"/>
    <w:rsid w:val="75CCE1E9"/>
    <w:rsid w:val="75CDA156"/>
    <w:rsid w:val="75D0EE22"/>
    <w:rsid w:val="75F2623B"/>
    <w:rsid w:val="75F6A1EB"/>
    <w:rsid w:val="75FC0D1D"/>
    <w:rsid w:val="7613E30B"/>
    <w:rsid w:val="761833A4"/>
    <w:rsid w:val="762874BD"/>
    <w:rsid w:val="7632D755"/>
    <w:rsid w:val="7636BFC8"/>
    <w:rsid w:val="7639B60F"/>
    <w:rsid w:val="766A6124"/>
    <w:rsid w:val="766C6D59"/>
    <w:rsid w:val="76744AD2"/>
    <w:rsid w:val="76775C08"/>
    <w:rsid w:val="7681238E"/>
    <w:rsid w:val="768F7174"/>
    <w:rsid w:val="76AF08FA"/>
    <w:rsid w:val="76B437B8"/>
    <w:rsid w:val="76B89BFB"/>
    <w:rsid w:val="76BDC3EC"/>
    <w:rsid w:val="76BDC986"/>
    <w:rsid w:val="76C4EC16"/>
    <w:rsid w:val="76C5DE0D"/>
    <w:rsid w:val="76CC40A0"/>
    <w:rsid w:val="76D02B83"/>
    <w:rsid w:val="76D109E6"/>
    <w:rsid w:val="76F1BA4A"/>
    <w:rsid w:val="76F4AF70"/>
    <w:rsid w:val="77039EFB"/>
    <w:rsid w:val="77080228"/>
    <w:rsid w:val="770DD7CD"/>
    <w:rsid w:val="7715CD0E"/>
    <w:rsid w:val="7719451E"/>
    <w:rsid w:val="771B0229"/>
    <w:rsid w:val="773AEA3F"/>
    <w:rsid w:val="7767D420"/>
    <w:rsid w:val="77728091"/>
    <w:rsid w:val="779A3C17"/>
    <w:rsid w:val="77B6D682"/>
    <w:rsid w:val="77B7162D"/>
    <w:rsid w:val="77D47FD5"/>
    <w:rsid w:val="77E32DBE"/>
    <w:rsid w:val="77E5E18B"/>
    <w:rsid w:val="77F6005E"/>
    <w:rsid w:val="77FE2367"/>
    <w:rsid w:val="78222ADB"/>
    <w:rsid w:val="78311C55"/>
    <w:rsid w:val="783F8FBB"/>
    <w:rsid w:val="78481B08"/>
    <w:rsid w:val="78496F5E"/>
    <w:rsid w:val="785E523B"/>
    <w:rsid w:val="7869F62D"/>
    <w:rsid w:val="7884E74B"/>
    <w:rsid w:val="78855DE4"/>
    <w:rsid w:val="7888BAAE"/>
    <w:rsid w:val="78907FD1"/>
    <w:rsid w:val="78938358"/>
    <w:rsid w:val="78A3D289"/>
    <w:rsid w:val="78A3FC7B"/>
    <w:rsid w:val="78C2B0BA"/>
    <w:rsid w:val="78C57B7F"/>
    <w:rsid w:val="78C6A4ED"/>
    <w:rsid w:val="78C72ADB"/>
    <w:rsid w:val="78C8BADD"/>
    <w:rsid w:val="78CFF12C"/>
    <w:rsid w:val="78D67286"/>
    <w:rsid w:val="78E014EC"/>
    <w:rsid w:val="78F7CE3D"/>
    <w:rsid w:val="79067EDF"/>
    <w:rsid w:val="790EF348"/>
    <w:rsid w:val="79130D09"/>
    <w:rsid w:val="7920A778"/>
    <w:rsid w:val="79231033"/>
    <w:rsid w:val="793A3744"/>
    <w:rsid w:val="794CA902"/>
    <w:rsid w:val="795CE878"/>
    <w:rsid w:val="797F483C"/>
    <w:rsid w:val="7994C095"/>
    <w:rsid w:val="799F682A"/>
    <w:rsid w:val="79A201E6"/>
    <w:rsid w:val="79B14B21"/>
    <w:rsid w:val="79C26DA4"/>
    <w:rsid w:val="79C575A1"/>
    <w:rsid w:val="79C9D933"/>
    <w:rsid w:val="79CAE27A"/>
    <w:rsid w:val="79F13410"/>
    <w:rsid w:val="79F82BAB"/>
    <w:rsid w:val="7A1C1B94"/>
    <w:rsid w:val="7A222D9D"/>
    <w:rsid w:val="7A2D8897"/>
    <w:rsid w:val="7A3A3248"/>
    <w:rsid w:val="7A476FEB"/>
    <w:rsid w:val="7A5E7275"/>
    <w:rsid w:val="7A629057"/>
    <w:rsid w:val="7A6C4604"/>
    <w:rsid w:val="7A6E3325"/>
    <w:rsid w:val="7A762435"/>
    <w:rsid w:val="7A8248EF"/>
    <w:rsid w:val="7A92149C"/>
    <w:rsid w:val="7AAE8D6D"/>
    <w:rsid w:val="7AB50488"/>
    <w:rsid w:val="7AB50DF2"/>
    <w:rsid w:val="7AB9DEEE"/>
    <w:rsid w:val="7ABE122E"/>
    <w:rsid w:val="7AC06DAD"/>
    <w:rsid w:val="7AC44183"/>
    <w:rsid w:val="7ACD04B3"/>
    <w:rsid w:val="7ADD1B85"/>
    <w:rsid w:val="7AE72292"/>
    <w:rsid w:val="7AFB4325"/>
    <w:rsid w:val="7AFF2339"/>
    <w:rsid w:val="7B10BFD3"/>
    <w:rsid w:val="7B12D8E0"/>
    <w:rsid w:val="7B1E94C1"/>
    <w:rsid w:val="7B24A6EF"/>
    <w:rsid w:val="7B2D2A6F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9D9BCD"/>
    <w:rsid w:val="7BA457DD"/>
    <w:rsid w:val="7BA9C196"/>
    <w:rsid w:val="7BB96A18"/>
    <w:rsid w:val="7BBE56F2"/>
    <w:rsid w:val="7BC133F0"/>
    <w:rsid w:val="7BC4CB02"/>
    <w:rsid w:val="7BC5D454"/>
    <w:rsid w:val="7BC9FD4C"/>
    <w:rsid w:val="7BD5747D"/>
    <w:rsid w:val="7BE9FB67"/>
    <w:rsid w:val="7BEEE6F3"/>
    <w:rsid w:val="7BEF2B17"/>
    <w:rsid w:val="7BF87101"/>
    <w:rsid w:val="7BFE138E"/>
    <w:rsid w:val="7C1FA239"/>
    <w:rsid w:val="7C38E0A8"/>
    <w:rsid w:val="7C38FAC6"/>
    <w:rsid w:val="7C479DA4"/>
    <w:rsid w:val="7C4EA7AD"/>
    <w:rsid w:val="7C5AB0F5"/>
    <w:rsid w:val="7C870EA9"/>
    <w:rsid w:val="7C8968A6"/>
    <w:rsid w:val="7C94735A"/>
    <w:rsid w:val="7C98ACDB"/>
    <w:rsid w:val="7C9AED62"/>
    <w:rsid w:val="7CA12D1B"/>
    <w:rsid w:val="7CAA077C"/>
    <w:rsid w:val="7CB7B4A6"/>
    <w:rsid w:val="7CBA760D"/>
    <w:rsid w:val="7CBAFB0F"/>
    <w:rsid w:val="7CBE5656"/>
    <w:rsid w:val="7CC0EF3A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4F8BBF"/>
    <w:rsid w:val="7D834890"/>
    <w:rsid w:val="7D888D0E"/>
    <w:rsid w:val="7D940449"/>
    <w:rsid w:val="7DA1DCAC"/>
    <w:rsid w:val="7DA970E7"/>
    <w:rsid w:val="7DABC0A9"/>
    <w:rsid w:val="7DD040ED"/>
    <w:rsid w:val="7DD25573"/>
    <w:rsid w:val="7DD6AFAE"/>
    <w:rsid w:val="7DD9F002"/>
    <w:rsid w:val="7DF2B06C"/>
    <w:rsid w:val="7E04C572"/>
    <w:rsid w:val="7E1555CA"/>
    <w:rsid w:val="7E16DBA5"/>
    <w:rsid w:val="7E1CB237"/>
    <w:rsid w:val="7E24C892"/>
    <w:rsid w:val="7E2A0422"/>
    <w:rsid w:val="7E3946E5"/>
    <w:rsid w:val="7E414941"/>
    <w:rsid w:val="7E5C3B9B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C78357"/>
    <w:rsid w:val="7ED5A704"/>
    <w:rsid w:val="7ED9B2ED"/>
    <w:rsid w:val="7EDC0DA9"/>
    <w:rsid w:val="7EE95095"/>
    <w:rsid w:val="7EEA3873"/>
    <w:rsid w:val="7EEE885A"/>
    <w:rsid w:val="7EF09A04"/>
    <w:rsid w:val="7EF40DD1"/>
    <w:rsid w:val="7EFB8B3A"/>
    <w:rsid w:val="7F0341B1"/>
    <w:rsid w:val="7F06DA97"/>
    <w:rsid w:val="7F130EC4"/>
    <w:rsid w:val="7F13ABF8"/>
    <w:rsid w:val="7F1D71ED"/>
    <w:rsid w:val="7F29E754"/>
    <w:rsid w:val="7F2AE6D8"/>
    <w:rsid w:val="7F2E77F0"/>
    <w:rsid w:val="7F385C5E"/>
    <w:rsid w:val="7F3EC561"/>
    <w:rsid w:val="7F40075C"/>
    <w:rsid w:val="7F454148"/>
    <w:rsid w:val="7F4739FD"/>
    <w:rsid w:val="7F49B9FA"/>
    <w:rsid w:val="7F4EDCAD"/>
    <w:rsid w:val="7F523917"/>
    <w:rsid w:val="7F6776EE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4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uiPriority w:val="39"/>
    <w:qFormat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3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qFormat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qFormat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4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5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6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7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7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7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CCFAB-5CAD-4FA2-A7D1-021B4C72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466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18</cp:revision>
  <dcterms:created xsi:type="dcterms:W3CDTF">2022-09-29T13:27:00Z</dcterms:created>
  <dcterms:modified xsi:type="dcterms:W3CDTF">2023-09-29T07:59:00Z</dcterms:modified>
</cp:coreProperties>
</file>